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2EEF17" w14:textId="77777777" w:rsidR="00D01EEB" w:rsidRDefault="004219E7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关于江苏盛和房地产股份有限公司</w:t>
      </w:r>
      <w:r>
        <w:rPr>
          <w:rFonts w:hint="eastAsia"/>
          <w:b/>
          <w:bCs/>
          <w:sz w:val="32"/>
          <w:szCs w:val="32"/>
        </w:rPr>
        <w:t>2</w:t>
      </w:r>
      <w:r>
        <w:rPr>
          <w:b/>
          <w:bCs/>
          <w:sz w:val="32"/>
          <w:szCs w:val="32"/>
        </w:rPr>
        <w:t>023-2025</w:t>
      </w:r>
      <w:r>
        <w:rPr>
          <w:rFonts w:hint="eastAsia"/>
          <w:b/>
          <w:bCs/>
          <w:sz w:val="32"/>
          <w:szCs w:val="32"/>
        </w:rPr>
        <w:t>年度材料设备入围单位集中采购报价</w:t>
      </w:r>
    </w:p>
    <w:p w14:paraId="5E973F0A" w14:textId="77777777" w:rsidR="00D01EEB" w:rsidRDefault="004219E7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投标疑问</w:t>
      </w:r>
    </w:p>
    <w:p w14:paraId="6B5A3BDF" w14:textId="77777777" w:rsidR="00D01EEB" w:rsidRDefault="004219E7">
      <w:pPr>
        <w:pStyle w:val="a4"/>
        <w:ind w:firstLine="480"/>
      </w:pPr>
      <w:r>
        <w:t>很荣幸能够参加</w:t>
      </w:r>
      <w:r>
        <w:rPr>
          <w:rFonts w:hint="eastAsia"/>
        </w:rPr>
        <w:t>江苏盛和房地产股份有限公司</w:t>
      </w:r>
      <w:r>
        <w:rPr>
          <w:rFonts w:hint="eastAsia"/>
        </w:rPr>
        <w:t>2023-2025</w:t>
      </w:r>
      <w:r>
        <w:rPr>
          <w:rFonts w:hint="eastAsia"/>
        </w:rPr>
        <w:t>年度材料设备入围单位集中采购报价</w:t>
      </w:r>
      <w:r>
        <w:t>的投标。收到招标文件后，我们及时认真地研究了贵方所提供的招标文件及相关资料，现存在以下疑问，望能给予澄清答复为</w:t>
      </w:r>
      <w:r>
        <w:rPr>
          <w:rFonts w:hint="eastAsia"/>
        </w:rPr>
        <w:t>盼</w:t>
      </w:r>
      <w:r>
        <w:t>：</w:t>
      </w:r>
    </w:p>
    <w:p w14:paraId="7FB7C0A9" w14:textId="77777777" w:rsidR="00D01EEB" w:rsidRDefault="004219E7">
      <w:pPr>
        <w:pStyle w:val="a4"/>
        <w:ind w:firstLine="480"/>
      </w:pPr>
      <w:r>
        <w:t>1</w:t>
      </w:r>
      <w:r>
        <w:t>、</w:t>
      </w:r>
      <w:r>
        <w:rPr>
          <w:rFonts w:hint="eastAsia"/>
        </w:rPr>
        <w:t>我司不产的产品可否不报价或者用其他替代产品报价？</w:t>
      </w:r>
    </w:p>
    <w:p w14:paraId="47670DE7" w14:textId="77777777" w:rsidR="00D01EEB" w:rsidRDefault="00D01EEB">
      <w:pPr>
        <w:pStyle w:val="a4"/>
        <w:ind w:firstLineChars="0" w:firstLine="0"/>
      </w:pPr>
    </w:p>
    <w:p w14:paraId="578D3028" w14:textId="4B051C64" w:rsidR="00D01EEB" w:rsidRDefault="004219E7">
      <w:pPr>
        <w:pStyle w:val="a4"/>
        <w:ind w:firstLineChars="0" w:firstLine="0"/>
      </w:pPr>
      <w:r>
        <w:rPr>
          <w:rFonts w:hint="eastAsia"/>
        </w:rPr>
        <w:t>回复：报价清单每一条均不可缺报漏报，技术标准不得低于招标文件要求</w:t>
      </w:r>
      <w:r w:rsidR="00B37261">
        <w:rPr>
          <w:rFonts w:hint="eastAsia"/>
        </w:rPr>
        <w:t>，必须为本厂产品</w:t>
      </w:r>
      <w:r>
        <w:rPr>
          <w:rFonts w:hint="eastAsia"/>
        </w:rPr>
        <w:t>。</w:t>
      </w:r>
    </w:p>
    <w:p w14:paraId="5E7D552E" w14:textId="77777777" w:rsidR="00D01EEB" w:rsidRDefault="00D01EEB"/>
    <w:p w14:paraId="0939C013" w14:textId="77777777" w:rsidR="00D01EEB" w:rsidRDefault="00D01EEB"/>
    <w:p w14:paraId="078A3DC5" w14:textId="77777777" w:rsidR="00D01EEB" w:rsidRDefault="00D01EEB"/>
    <w:p w14:paraId="5D707021" w14:textId="77777777" w:rsidR="00D01EEB" w:rsidRDefault="00D01EEB"/>
    <w:p w14:paraId="3D8A795B" w14:textId="77777777" w:rsidR="00D01EEB" w:rsidRDefault="00D01EEB"/>
    <w:p w14:paraId="045E69F6" w14:textId="77777777" w:rsidR="00D01EEB" w:rsidRDefault="00D01EEB"/>
    <w:sectPr w:rsidR="00D01EEB">
      <w:footerReference w:type="default" r:id="rId8"/>
      <w:pgSz w:w="11907" w:h="16839"/>
      <w:pgMar w:top="1701" w:right="1418" w:bottom="1418" w:left="1701" w:header="1021" w:footer="1021" w:gutter="0"/>
      <w:pgNumType w:start="1"/>
      <w:cols w:space="42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98C406" w14:textId="77777777" w:rsidR="004219E7" w:rsidRDefault="004219E7">
      <w:pPr>
        <w:spacing w:line="240" w:lineRule="auto"/>
      </w:pPr>
      <w:r>
        <w:separator/>
      </w:r>
    </w:p>
  </w:endnote>
  <w:endnote w:type="continuationSeparator" w:id="0">
    <w:p w14:paraId="1306C069" w14:textId="77777777" w:rsidR="004219E7" w:rsidRDefault="004219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nivers 47 Condensed Light">
    <w:altName w:val="AMGDT"/>
    <w:charset w:val="00"/>
    <w:family w:val="modern"/>
    <w:pitch w:val="default"/>
    <w:sig w:usb0="00000000" w:usb1="00000000" w:usb2="00000000" w:usb3="00000000" w:csb0="0000011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  <w:embedRegular r:id="rId1" w:subsetted="1" w:fontKey="{C7357DEC-E60D-421D-B9D9-BA879C7CFC8A}"/>
    <w:embedBold r:id="rId2" w:subsetted="1" w:fontKey="{AA706672-EC0C-4F16-8E22-916363D729B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AF00DD2C-1275-4634-AC5E-D69A1AFC130D}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iragino Sans GB W3">
    <w:altName w:val="微软雅黑"/>
    <w:charset w:val="86"/>
    <w:family w:val="swiss"/>
    <w:pitch w:val="default"/>
    <w:sig w:usb0="00000000" w:usb1="00000000" w:usb2="00000016" w:usb3="00000000" w:csb0="00060007" w:csb1="00000000"/>
  </w:font>
  <w:font w:name="Univers Condensed Light">
    <w:altName w:val="Calibri"/>
    <w:charset w:val="00"/>
    <w:family w:val="swiss"/>
    <w:pitch w:val="variable"/>
    <w:sig w:usb0="80000287" w:usb1="00000000" w:usb2="00000000" w:usb3="00000000" w:csb0="0000000F" w:csb1="00000000"/>
  </w:font>
  <w:font w:name="方正粗宋_GBK">
    <w:altName w:val="宋体"/>
    <w:charset w:val="86"/>
    <w:family w:val="script"/>
    <w:pitch w:val="default"/>
    <w:sig w:usb0="00000000" w:usb1="00000000" w:usb2="00000010" w:usb3="00000000" w:csb0="00040000" w:csb1="00000000"/>
  </w:font>
  <w:font w:name="造字工房尚雅（非商用）常规体">
    <w:altName w:val="宋体"/>
    <w:charset w:val="86"/>
    <w:family w:val="modern"/>
    <w:pitch w:val="default"/>
    <w:sig w:usb0="00000000" w:usb1="0000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3AACC4AC-272D-47ED-BA8A-F86372DD1C3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DCAF1C" w14:textId="77777777" w:rsidR="00D01EEB" w:rsidRDefault="004219E7">
    <w:pPr>
      <w:pStyle w:val="a9"/>
      <w:ind w:firstLine="420"/>
    </w:pPr>
    <w:r>
      <w:rPr>
        <w:rFonts w:cs="Times New Roman"/>
      </w:rPr>
      <w:fldChar w:fldCharType="begin"/>
    </w:r>
    <w:r>
      <w:rPr>
        <w:rFonts w:cs="Times New Roman"/>
      </w:rPr>
      <w:instrText xml:space="preserve"> PAGE   \* MERGEFORMAT </w:instrText>
    </w:r>
    <w:r>
      <w:rPr>
        <w:rFonts w:cs="Times New Roman"/>
      </w:rPr>
      <w:fldChar w:fldCharType="separate"/>
    </w:r>
    <w:r>
      <w:rPr>
        <w:rFonts w:cs="Times New Roman"/>
        <w:lang w:val="zh-CN"/>
      </w:rPr>
      <w:t>1</w:t>
    </w:r>
    <w:r>
      <w:rPr>
        <w:rFonts w:cs="Times New Roma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B90822" w14:textId="77777777" w:rsidR="004219E7" w:rsidRDefault="004219E7">
      <w:r>
        <w:separator/>
      </w:r>
    </w:p>
  </w:footnote>
  <w:footnote w:type="continuationSeparator" w:id="0">
    <w:p w14:paraId="341AD1D5" w14:textId="77777777" w:rsidR="004219E7" w:rsidRDefault="004219E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8"/>
      <w:lvlText w:val="%1."/>
      <w:lvlJc w:val="left"/>
      <w:pPr>
        <w:tabs>
          <w:tab w:val="left" w:pos="2040"/>
        </w:tabs>
        <w:ind w:leftChars="800" w:left="2040" w:hangingChars="200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4"/>
      <w:lvlText w:val="%1."/>
      <w:lvlJc w:val="left"/>
      <w:pPr>
        <w:tabs>
          <w:tab w:val="left" w:pos="1620"/>
        </w:tabs>
        <w:ind w:leftChars="600" w:left="1620" w:hangingChars="200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3"/>
      <w:lvlText w:val="%1."/>
      <w:lvlJc w:val="left"/>
      <w:pPr>
        <w:tabs>
          <w:tab w:val="left" w:pos="1200"/>
        </w:tabs>
        <w:ind w:leftChars="400" w:left="1200" w:hangingChars="200" w:hanging="360"/>
      </w:pPr>
    </w:lvl>
  </w:abstractNum>
  <w:abstractNum w:abstractNumId="3" w15:restartNumberingAfterBreak="0">
    <w:nsid w:val="2BDC58B8"/>
    <w:multiLevelType w:val="multilevel"/>
    <w:tmpl w:val="2BDC58B8"/>
    <w:lvl w:ilvl="0">
      <w:start w:val="1"/>
      <w:numFmt w:val="decimal"/>
      <w:pStyle w:val="1"/>
      <w:isLgl/>
      <w:suff w:val="space"/>
      <w:lvlText w:val="%1 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space"/>
      <w:lvlText w:val="%1.%2 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0"/>
      <w:isLgl/>
      <w:suff w:val="space"/>
      <w:lvlText w:val="%1.%2.%3 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pStyle w:val="40"/>
      <w:isLgl/>
      <w:suff w:val="space"/>
      <w:lvlText w:val="%1.%2.%3.%4 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pStyle w:val="5"/>
      <w:isLgl/>
      <w:suff w:val="space"/>
      <w:lvlText w:val="%1.%2.%3.%4.%5 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pStyle w:val="6"/>
      <w:suff w:val="space"/>
      <w:lvlText w:val="%1.%2.%3.%4.%5.%6 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pStyle w:val="7"/>
      <w:suff w:val="space"/>
      <w:lvlText w:val="%1.%2.%3.%4.%5.%6.%7 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suff w:val="space"/>
      <w:lvlText w:val="%1.%2.%3.%4.%5.%6.%7.%8 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pStyle w:val="9"/>
      <w:suff w:val="space"/>
      <w:lvlText w:val="%1.%2.%3.%4.%5.%6.%7.%8.%9 "/>
      <w:lvlJc w:val="left"/>
      <w:pPr>
        <w:ind w:left="0" w:firstLine="0"/>
      </w:pPr>
      <w:rPr>
        <w:rFonts w:hint="eastAsia"/>
      </w:rPr>
    </w:lvl>
  </w:abstractNum>
  <w:abstractNum w:abstractNumId="4" w15:restartNumberingAfterBreak="0">
    <w:nsid w:val="38F07F33"/>
    <w:multiLevelType w:val="multilevel"/>
    <w:tmpl w:val="38F07F33"/>
    <w:lvl w:ilvl="0">
      <w:start w:val="1"/>
      <w:numFmt w:val="decimal"/>
      <w:pStyle w:val="50"/>
      <w:lvlText w:val="%1."/>
      <w:lvlJc w:val="left"/>
      <w:pPr>
        <w:tabs>
          <w:tab w:val="left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72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2"/>
  <w:embedTrueTypeFonts/>
  <w:bordersDoNotSurroundHeader/>
  <w:bordersDoNotSurroundFooter/>
  <w:hideSpellingErrors/>
  <w:proofState w:spelling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420"/>
  <w:drawingGridHorizontalSpacing w:val="1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YjEwNzg5M2RiM2RlOGViMmRjYjY1MjllMzc1M2ZkMDIifQ=="/>
  </w:docVars>
  <w:rsids>
    <w:rsidRoot w:val="00121AA0"/>
    <w:rsid w:val="00000F30"/>
    <w:rsid w:val="00001427"/>
    <w:rsid w:val="000025C5"/>
    <w:rsid w:val="0000284E"/>
    <w:rsid w:val="00003C95"/>
    <w:rsid w:val="000044DE"/>
    <w:rsid w:val="000049A9"/>
    <w:rsid w:val="0000581D"/>
    <w:rsid w:val="000059E2"/>
    <w:rsid w:val="00006429"/>
    <w:rsid w:val="000066CA"/>
    <w:rsid w:val="00007438"/>
    <w:rsid w:val="00007EE3"/>
    <w:rsid w:val="0001064D"/>
    <w:rsid w:val="000107CC"/>
    <w:rsid w:val="00010C19"/>
    <w:rsid w:val="00010E28"/>
    <w:rsid w:val="000116B9"/>
    <w:rsid w:val="00011CA6"/>
    <w:rsid w:val="000125CF"/>
    <w:rsid w:val="00013DE2"/>
    <w:rsid w:val="000158F5"/>
    <w:rsid w:val="0001599D"/>
    <w:rsid w:val="000159EB"/>
    <w:rsid w:val="0001622D"/>
    <w:rsid w:val="00016E3A"/>
    <w:rsid w:val="00016E85"/>
    <w:rsid w:val="00020348"/>
    <w:rsid w:val="00021098"/>
    <w:rsid w:val="0002188C"/>
    <w:rsid w:val="00022C1E"/>
    <w:rsid w:val="00022CFB"/>
    <w:rsid w:val="00023BCC"/>
    <w:rsid w:val="00024522"/>
    <w:rsid w:val="00025378"/>
    <w:rsid w:val="00025C8C"/>
    <w:rsid w:val="00026533"/>
    <w:rsid w:val="0002722D"/>
    <w:rsid w:val="0002746B"/>
    <w:rsid w:val="00027F51"/>
    <w:rsid w:val="00032442"/>
    <w:rsid w:val="000325EC"/>
    <w:rsid w:val="0003277C"/>
    <w:rsid w:val="00033CEE"/>
    <w:rsid w:val="00034AF6"/>
    <w:rsid w:val="00035043"/>
    <w:rsid w:val="000355B2"/>
    <w:rsid w:val="00036528"/>
    <w:rsid w:val="000372EC"/>
    <w:rsid w:val="00037912"/>
    <w:rsid w:val="00040440"/>
    <w:rsid w:val="00040DA6"/>
    <w:rsid w:val="00042F7E"/>
    <w:rsid w:val="00043782"/>
    <w:rsid w:val="00043CD7"/>
    <w:rsid w:val="0004455E"/>
    <w:rsid w:val="000465BA"/>
    <w:rsid w:val="00046F21"/>
    <w:rsid w:val="0004767A"/>
    <w:rsid w:val="0005071D"/>
    <w:rsid w:val="00050B5C"/>
    <w:rsid w:val="00050E46"/>
    <w:rsid w:val="00051A18"/>
    <w:rsid w:val="00051BA5"/>
    <w:rsid w:val="00051DBE"/>
    <w:rsid w:val="00051EE4"/>
    <w:rsid w:val="0005307D"/>
    <w:rsid w:val="000539B0"/>
    <w:rsid w:val="00053F9E"/>
    <w:rsid w:val="00054CBB"/>
    <w:rsid w:val="0005544A"/>
    <w:rsid w:val="00055761"/>
    <w:rsid w:val="00055D94"/>
    <w:rsid w:val="000573FC"/>
    <w:rsid w:val="00057E37"/>
    <w:rsid w:val="000609B1"/>
    <w:rsid w:val="000622AA"/>
    <w:rsid w:val="00062427"/>
    <w:rsid w:val="00062A68"/>
    <w:rsid w:val="000639EF"/>
    <w:rsid w:val="00063B06"/>
    <w:rsid w:val="000642E7"/>
    <w:rsid w:val="00064638"/>
    <w:rsid w:val="000651C1"/>
    <w:rsid w:val="000654F1"/>
    <w:rsid w:val="000662E7"/>
    <w:rsid w:val="00066775"/>
    <w:rsid w:val="00066A21"/>
    <w:rsid w:val="00066BC6"/>
    <w:rsid w:val="00067444"/>
    <w:rsid w:val="000716EB"/>
    <w:rsid w:val="000725EB"/>
    <w:rsid w:val="00073656"/>
    <w:rsid w:val="00074275"/>
    <w:rsid w:val="00075335"/>
    <w:rsid w:val="00075E8F"/>
    <w:rsid w:val="000765E7"/>
    <w:rsid w:val="00076D60"/>
    <w:rsid w:val="00080D1D"/>
    <w:rsid w:val="000811DD"/>
    <w:rsid w:val="00081452"/>
    <w:rsid w:val="00081608"/>
    <w:rsid w:val="00081640"/>
    <w:rsid w:val="00081951"/>
    <w:rsid w:val="00081F45"/>
    <w:rsid w:val="00082399"/>
    <w:rsid w:val="00085057"/>
    <w:rsid w:val="00086D98"/>
    <w:rsid w:val="00086E91"/>
    <w:rsid w:val="00086FC2"/>
    <w:rsid w:val="00087068"/>
    <w:rsid w:val="0009133D"/>
    <w:rsid w:val="00091E76"/>
    <w:rsid w:val="0009313C"/>
    <w:rsid w:val="0009315E"/>
    <w:rsid w:val="0009337F"/>
    <w:rsid w:val="000947F3"/>
    <w:rsid w:val="00094E9C"/>
    <w:rsid w:val="000952F7"/>
    <w:rsid w:val="0009557A"/>
    <w:rsid w:val="0009624C"/>
    <w:rsid w:val="00097223"/>
    <w:rsid w:val="000A028D"/>
    <w:rsid w:val="000A0580"/>
    <w:rsid w:val="000A15D3"/>
    <w:rsid w:val="000A21D9"/>
    <w:rsid w:val="000A260B"/>
    <w:rsid w:val="000A3D59"/>
    <w:rsid w:val="000A3F81"/>
    <w:rsid w:val="000A41AC"/>
    <w:rsid w:val="000A4210"/>
    <w:rsid w:val="000A5AEF"/>
    <w:rsid w:val="000A62E2"/>
    <w:rsid w:val="000A6920"/>
    <w:rsid w:val="000B0816"/>
    <w:rsid w:val="000B089E"/>
    <w:rsid w:val="000B0902"/>
    <w:rsid w:val="000B1316"/>
    <w:rsid w:val="000B21C3"/>
    <w:rsid w:val="000B2445"/>
    <w:rsid w:val="000B2739"/>
    <w:rsid w:val="000B4344"/>
    <w:rsid w:val="000B4473"/>
    <w:rsid w:val="000B4484"/>
    <w:rsid w:val="000B5542"/>
    <w:rsid w:val="000B6DAB"/>
    <w:rsid w:val="000B7DF5"/>
    <w:rsid w:val="000C0587"/>
    <w:rsid w:val="000C3E89"/>
    <w:rsid w:val="000C4D8A"/>
    <w:rsid w:val="000C5FCB"/>
    <w:rsid w:val="000D12AF"/>
    <w:rsid w:val="000D1C38"/>
    <w:rsid w:val="000D2AA0"/>
    <w:rsid w:val="000D3319"/>
    <w:rsid w:val="000D3C02"/>
    <w:rsid w:val="000D46CF"/>
    <w:rsid w:val="000D66AA"/>
    <w:rsid w:val="000D678B"/>
    <w:rsid w:val="000D6C20"/>
    <w:rsid w:val="000E1E3B"/>
    <w:rsid w:val="000E2566"/>
    <w:rsid w:val="000E2B5A"/>
    <w:rsid w:val="000E38C1"/>
    <w:rsid w:val="000E64B1"/>
    <w:rsid w:val="000E7D99"/>
    <w:rsid w:val="000F0413"/>
    <w:rsid w:val="000F09DB"/>
    <w:rsid w:val="000F26AE"/>
    <w:rsid w:val="000F3A9E"/>
    <w:rsid w:val="000F42AA"/>
    <w:rsid w:val="000F4CCC"/>
    <w:rsid w:val="000F57A0"/>
    <w:rsid w:val="000F6331"/>
    <w:rsid w:val="000F6539"/>
    <w:rsid w:val="000F7570"/>
    <w:rsid w:val="0010159E"/>
    <w:rsid w:val="00101EF4"/>
    <w:rsid w:val="001024C0"/>
    <w:rsid w:val="00102788"/>
    <w:rsid w:val="00102DD8"/>
    <w:rsid w:val="00103CFE"/>
    <w:rsid w:val="00103D54"/>
    <w:rsid w:val="001052F2"/>
    <w:rsid w:val="00106625"/>
    <w:rsid w:val="001066DA"/>
    <w:rsid w:val="001067F8"/>
    <w:rsid w:val="00106A62"/>
    <w:rsid w:val="00106F10"/>
    <w:rsid w:val="00107B5D"/>
    <w:rsid w:val="00107CB3"/>
    <w:rsid w:val="00112F04"/>
    <w:rsid w:val="00113E75"/>
    <w:rsid w:val="00114E2F"/>
    <w:rsid w:val="001157D0"/>
    <w:rsid w:val="00115D04"/>
    <w:rsid w:val="00116A8C"/>
    <w:rsid w:val="00117B11"/>
    <w:rsid w:val="001205D4"/>
    <w:rsid w:val="001208D9"/>
    <w:rsid w:val="001209DC"/>
    <w:rsid w:val="00120E76"/>
    <w:rsid w:val="00120F1C"/>
    <w:rsid w:val="00121AA0"/>
    <w:rsid w:val="001232D4"/>
    <w:rsid w:val="00123593"/>
    <w:rsid w:val="001235D5"/>
    <w:rsid w:val="00123B27"/>
    <w:rsid w:val="00123B8A"/>
    <w:rsid w:val="0012406F"/>
    <w:rsid w:val="001251DA"/>
    <w:rsid w:val="00125A1E"/>
    <w:rsid w:val="001265F2"/>
    <w:rsid w:val="00126762"/>
    <w:rsid w:val="0012708F"/>
    <w:rsid w:val="00130216"/>
    <w:rsid w:val="001320F0"/>
    <w:rsid w:val="00133314"/>
    <w:rsid w:val="001339DA"/>
    <w:rsid w:val="00133ED8"/>
    <w:rsid w:val="00134AAE"/>
    <w:rsid w:val="00134F70"/>
    <w:rsid w:val="00136476"/>
    <w:rsid w:val="00137C16"/>
    <w:rsid w:val="00140384"/>
    <w:rsid w:val="001410CE"/>
    <w:rsid w:val="00141B81"/>
    <w:rsid w:val="00141B84"/>
    <w:rsid w:val="001427C3"/>
    <w:rsid w:val="00142D6C"/>
    <w:rsid w:val="0014386C"/>
    <w:rsid w:val="001439A1"/>
    <w:rsid w:val="00144270"/>
    <w:rsid w:val="00145557"/>
    <w:rsid w:val="001471A4"/>
    <w:rsid w:val="001475E5"/>
    <w:rsid w:val="00150EAD"/>
    <w:rsid w:val="00151683"/>
    <w:rsid w:val="00152A44"/>
    <w:rsid w:val="00152D9C"/>
    <w:rsid w:val="00154C2D"/>
    <w:rsid w:val="00154E6C"/>
    <w:rsid w:val="001553A5"/>
    <w:rsid w:val="001555F3"/>
    <w:rsid w:val="00156C8C"/>
    <w:rsid w:val="00160115"/>
    <w:rsid w:val="00161A36"/>
    <w:rsid w:val="00161BEE"/>
    <w:rsid w:val="00161BEF"/>
    <w:rsid w:val="00162815"/>
    <w:rsid w:val="001634B8"/>
    <w:rsid w:val="00165096"/>
    <w:rsid w:val="0016555A"/>
    <w:rsid w:val="00166500"/>
    <w:rsid w:val="00166C5A"/>
    <w:rsid w:val="00166E33"/>
    <w:rsid w:val="00167353"/>
    <w:rsid w:val="0016783A"/>
    <w:rsid w:val="001708CF"/>
    <w:rsid w:val="00170B52"/>
    <w:rsid w:val="00170FBD"/>
    <w:rsid w:val="0017128B"/>
    <w:rsid w:val="00171A4E"/>
    <w:rsid w:val="0017288A"/>
    <w:rsid w:val="00172F18"/>
    <w:rsid w:val="00173DB3"/>
    <w:rsid w:val="00174790"/>
    <w:rsid w:val="00174AE8"/>
    <w:rsid w:val="00175401"/>
    <w:rsid w:val="001763A1"/>
    <w:rsid w:val="001764A5"/>
    <w:rsid w:val="00176C77"/>
    <w:rsid w:val="00176D5D"/>
    <w:rsid w:val="00177889"/>
    <w:rsid w:val="001778CE"/>
    <w:rsid w:val="0018208F"/>
    <w:rsid w:val="001822EE"/>
    <w:rsid w:val="0018288E"/>
    <w:rsid w:val="001829FF"/>
    <w:rsid w:val="00182E26"/>
    <w:rsid w:val="00183DD9"/>
    <w:rsid w:val="00186E85"/>
    <w:rsid w:val="001873E6"/>
    <w:rsid w:val="001874D9"/>
    <w:rsid w:val="001877C6"/>
    <w:rsid w:val="00190223"/>
    <w:rsid w:val="00190397"/>
    <w:rsid w:val="001909B6"/>
    <w:rsid w:val="001909F7"/>
    <w:rsid w:val="00190B05"/>
    <w:rsid w:val="00191C07"/>
    <w:rsid w:val="00192272"/>
    <w:rsid w:val="00192AA9"/>
    <w:rsid w:val="001936CE"/>
    <w:rsid w:val="001936D7"/>
    <w:rsid w:val="00193B24"/>
    <w:rsid w:val="0019467C"/>
    <w:rsid w:val="001948D9"/>
    <w:rsid w:val="00194EF6"/>
    <w:rsid w:val="00195DF9"/>
    <w:rsid w:val="00195E7F"/>
    <w:rsid w:val="00195E87"/>
    <w:rsid w:val="001961BB"/>
    <w:rsid w:val="0019648D"/>
    <w:rsid w:val="00196B1D"/>
    <w:rsid w:val="001A09AB"/>
    <w:rsid w:val="001A148E"/>
    <w:rsid w:val="001A23B2"/>
    <w:rsid w:val="001A270B"/>
    <w:rsid w:val="001A3F75"/>
    <w:rsid w:val="001A637D"/>
    <w:rsid w:val="001A7D06"/>
    <w:rsid w:val="001B0175"/>
    <w:rsid w:val="001B08D5"/>
    <w:rsid w:val="001B10A9"/>
    <w:rsid w:val="001B19AD"/>
    <w:rsid w:val="001B1C03"/>
    <w:rsid w:val="001B202C"/>
    <w:rsid w:val="001B20DB"/>
    <w:rsid w:val="001B2B1F"/>
    <w:rsid w:val="001B385B"/>
    <w:rsid w:val="001B3935"/>
    <w:rsid w:val="001B478B"/>
    <w:rsid w:val="001B4BAB"/>
    <w:rsid w:val="001B5F4F"/>
    <w:rsid w:val="001B68F7"/>
    <w:rsid w:val="001B7439"/>
    <w:rsid w:val="001C0EB7"/>
    <w:rsid w:val="001C1390"/>
    <w:rsid w:val="001C2782"/>
    <w:rsid w:val="001C2C93"/>
    <w:rsid w:val="001C30CC"/>
    <w:rsid w:val="001C35B9"/>
    <w:rsid w:val="001C3DEC"/>
    <w:rsid w:val="001C6B1C"/>
    <w:rsid w:val="001C6C07"/>
    <w:rsid w:val="001C715B"/>
    <w:rsid w:val="001D19D4"/>
    <w:rsid w:val="001D202E"/>
    <w:rsid w:val="001D3A42"/>
    <w:rsid w:val="001D4408"/>
    <w:rsid w:val="001D5175"/>
    <w:rsid w:val="001D5669"/>
    <w:rsid w:val="001D5CA9"/>
    <w:rsid w:val="001D6790"/>
    <w:rsid w:val="001E159A"/>
    <w:rsid w:val="001E211F"/>
    <w:rsid w:val="001E2546"/>
    <w:rsid w:val="001E49E7"/>
    <w:rsid w:val="001E4C69"/>
    <w:rsid w:val="001E4EAF"/>
    <w:rsid w:val="001E5000"/>
    <w:rsid w:val="001E53ED"/>
    <w:rsid w:val="001E5A4C"/>
    <w:rsid w:val="001E70B3"/>
    <w:rsid w:val="001F237F"/>
    <w:rsid w:val="001F3E1C"/>
    <w:rsid w:val="001F5825"/>
    <w:rsid w:val="001F5BD8"/>
    <w:rsid w:val="001F5CE8"/>
    <w:rsid w:val="001F5F6F"/>
    <w:rsid w:val="001F73A9"/>
    <w:rsid w:val="001F782F"/>
    <w:rsid w:val="001F7EA6"/>
    <w:rsid w:val="001F7F0B"/>
    <w:rsid w:val="00203678"/>
    <w:rsid w:val="00203DC1"/>
    <w:rsid w:val="002040C4"/>
    <w:rsid w:val="00204660"/>
    <w:rsid w:val="002046A5"/>
    <w:rsid w:val="00206E08"/>
    <w:rsid w:val="00210607"/>
    <w:rsid w:val="00210D8C"/>
    <w:rsid w:val="00211ABA"/>
    <w:rsid w:val="00211F9F"/>
    <w:rsid w:val="0021251D"/>
    <w:rsid w:val="00212FAE"/>
    <w:rsid w:val="0021322B"/>
    <w:rsid w:val="00214A94"/>
    <w:rsid w:val="00214B21"/>
    <w:rsid w:val="0021506E"/>
    <w:rsid w:val="002166D9"/>
    <w:rsid w:val="002169DC"/>
    <w:rsid w:val="00217290"/>
    <w:rsid w:val="00217796"/>
    <w:rsid w:val="00220015"/>
    <w:rsid w:val="002207D5"/>
    <w:rsid w:val="0022224D"/>
    <w:rsid w:val="00222E5C"/>
    <w:rsid w:val="0022322B"/>
    <w:rsid w:val="0022463F"/>
    <w:rsid w:val="00224865"/>
    <w:rsid w:val="0022548A"/>
    <w:rsid w:val="0022643F"/>
    <w:rsid w:val="002315CE"/>
    <w:rsid w:val="00232A6F"/>
    <w:rsid w:val="00232DCA"/>
    <w:rsid w:val="00235B08"/>
    <w:rsid w:val="00235E0A"/>
    <w:rsid w:val="00236551"/>
    <w:rsid w:val="002368E4"/>
    <w:rsid w:val="0024134D"/>
    <w:rsid w:val="00241779"/>
    <w:rsid w:val="00242456"/>
    <w:rsid w:val="00242631"/>
    <w:rsid w:val="00244691"/>
    <w:rsid w:val="00244CB9"/>
    <w:rsid w:val="002450CB"/>
    <w:rsid w:val="002456E1"/>
    <w:rsid w:val="00245CC5"/>
    <w:rsid w:val="0024613C"/>
    <w:rsid w:val="0025151F"/>
    <w:rsid w:val="00251894"/>
    <w:rsid w:val="002523BF"/>
    <w:rsid w:val="002528B7"/>
    <w:rsid w:val="00253D14"/>
    <w:rsid w:val="00254536"/>
    <w:rsid w:val="00255699"/>
    <w:rsid w:val="002559C0"/>
    <w:rsid w:val="002560FC"/>
    <w:rsid w:val="00257819"/>
    <w:rsid w:val="00257829"/>
    <w:rsid w:val="00260502"/>
    <w:rsid w:val="0026099A"/>
    <w:rsid w:val="00262AA0"/>
    <w:rsid w:val="00262D3E"/>
    <w:rsid w:val="00262F5C"/>
    <w:rsid w:val="002641B6"/>
    <w:rsid w:val="00265010"/>
    <w:rsid w:val="00266005"/>
    <w:rsid w:val="0026651C"/>
    <w:rsid w:val="00267656"/>
    <w:rsid w:val="002705F1"/>
    <w:rsid w:val="002714B7"/>
    <w:rsid w:val="00271553"/>
    <w:rsid w:val="00272DC5"/>
    <w:rsid w:val="00272E2A"/>
    <w:rsid w:val="002736A1"/>
    <w:rsid w:val="00273788"/>
    <w:rsid w:val="00273AA7"/>
    <w:rsid w:val="00273E7B"/>
    <w:rsid w:val="0027461A"/>
    <w:rsid w:val="00275AB4"/>
    <w:rsid w:val="00275DD3"/>
    <w:rsid w:val="0027657D"/>
    <w:rsid w:val="002774B0"/>
    <w:rsid w:val="002802F1"/>
    <w:rsid w:val="00280A34"/>
    <w:rsid w:val="0028115D"/>
    <w:rsid w:val="0028164D"/>
    <w:rsid w:val="002816A6"/>
    <w:rsid w:val="0028184E"/>
    <w:rsid w:val="00281A8C"/>
    <w:rsid w:val="002822C2"/>
    <w:rsid w:val="00282E67"/>
    <w:rsid w:val="002848A1"/>
    <w:rsid w:val="00284D5D"/>
    <w:rsid w:val="0028563E"/>
    <w:rsid w:val="002867DA"/>
    <w:rsid w:val="00286A39"/>
    <w:rsid w:val="00287674"/>
    <w:rsid w:val="002910A5"/>
    <w:rsid w:val="002922E3"/>
    <w:rsid w:val="0029232A"/>
    <w:rsid w:val="00292542"/>
    <w:rsid w:val="002926F8"/>
    <w:rsid w:val="00292EAA"/>
    <w:rsid w:val="00293FCA"/>
    <w:rsid w:val="00294EA9"/>
    <w:rsid w:val="00294F11"/>
    <w:rsid w:val="002954D3"/>
    <w:rsid w:val="0029611A"/>
    <w:rsid w:val="00296BCA"/>
    <w:rsid w:val="002A0619"/>
    <w:rsid w:val="002A2BC1"/>
    <w:rsid w:val="002A3203"/>
    <w:rsid w:val="002A437C"/>
    <w:rsid w:val="002A4E1B"/>
    <w:rsid w:val="002A5A17"/>
    <w:rsid w:val="002A5B92"/>
    <w:rsid w:val="002A63AB"/>
    <w:rsid w:val="002A7381"/>
    <w:rsid w:val="002B04D5"/>
    <w:rsid w:val="002B04EF"/>
    <w:rsid w:val="002B19DD"/>
    <w:rsid w:val="002B287F"/>
    <w:rsid w:val="002B298F"/>
    <w:rsid w:val="002B3140"/>
    <w:rsid w:val="002B352C"/>
    <w:rsid w:val="002B35F2"/>
    <w:rsid w:val="002B3679"/>
    <w:rsid w:val="002B4919"/>
    <w:rsid w:val="002B4D46"/>
    <w:rsid w:val="002B6534"/>
    <w:rsid w:val="002B6782"/>
    <w:rsid w:val="002B6C83"/>
    <w:rsid w:val="002C0803"/>
    <w:rsid w:val="002C1DD2"/>
    <w:rsid w:val="002C43D7"/>
    <w:rsid w:val="002C43ED"/>
    <w:rsid w:val="002C5763"/>
    <w:rsid w:val="002C58AE"/>
    <w:rsid w:val="002C66BF"/>
    <w:rsid w:val="002C676A"/>
    <w:rsid w:val="002C6AC6"/>
    <w:rsid w:val="002C7FB0"/>
    <w:rsid w:val="002D1252"/>
    <w:rsid w:val="002D22F8"/>
    <w:rsid w:val="002D482C"/>
    <w:rsid w:val="002D523E"/>
    <w:rsid w:val="002D5729"/>
    <w:rsid w:val="002D5BD0"/>
    <w:rsid w:val="002D5EE6"/>
    <w:rsid w:val="002D671D"/>
    <w:rsid w:val="002E0939"/>
    <w:rsid w:val="002E125A"/>
    <w:rsid w:val="002E3917"/>
    <w:rsid w:val="002E4786"/>
    <w:rsid w:val="002E4BAB"/>
    <w:rsid w:val="002E533A"/>
    <w:rsid w:val="002E5E46"/>
    <w:rsid w:val="002E63AF"/>
    <w:rsid w:val="002E666D"/>
    <w:rsid w:val="002F0BD3"/>
    <w:rsid w:val="002F2219"/>
    <w:rsid w:val="002F2F84"/>
    <w:rsid w:val="002F3284"/>
    <w:rsid w:val="002F5232"/>
    <w:rsid w:val="002F56A0"/>
    <w:rsid w:val="002F57A7"/>
    <w:rsid w:val="002F65FE"/>
    <w:rsid w:val="0030047F"/>
    <w:rsid w:val="003004C9"/>
    <w:rsid w:val="00300765"/>
    <w:rsid w:val="00300A94"/>
    <w:rsid w:val="003021BB"/>
    <w:rsid w:val="00304723"/>
    <w:rsid w:val="00305213"/>
    <w:rsid w:val="00306AA5"/>
    <w:rsid w:val="00307250"/>
    <w:rsid w:val="00311E3A"/>
    <w:rsid w:val="003145CB"/>
    <w:rsid w:val="00316998"/>
    <w:rsid w:val="00316BB5"/>
    <w:rsid w:val="00316C3A"/>
    <w:rsid w:val="00316E36"/>
    <w:rsid w:val="00317915"/>
    <w:rsid w:val="003215EC"/>
    <w:rsid w:val="00322768"/>
    <w:rsid w:val="00323814"/>
    <w:rsid w:val="00324C20"/>
    <w:rsid w:val="003266A9"/>
    <w:rsid w:val="00326FCF"/>
    <w:rsid w:val="00327655"/>
    <w:rsid w:val="003277EE"/>
    <w:rsid w:val="00327D21"/>
    <w:rsid w:val="003301B9"/>
    <w:rsid w:val="00330367"/>
    <w:rsid w:val="003310CE"/>
    <w:rsid w:val="00332EF5"/>
    <w:rsid w:val="00332FDD"/>
    <w:rsid w:val="00333F32"/>
    <w:rsid w:val="0033418D"/>
    <w:rsid w:val="003349B4"/>
    <w:rsid w:val="003359A2"/>
    <w:rsid w:val="003359DF"/>
    <w:rsid w:val="00336739"/>
    <w:rsid w:val="00342410"/>
    <w:rsid w:val="00343162"/>
    <w:rsid w:val="00343BAD"/>
    <w:rsid w:val="00344093"/>
    <w:rsid w:val="00346D2F"/>
    <w:rsid w:val="003512ED"/>
    <w:rsid w:val="003516F3"/>
    <w:rsid w:val="00351AC3"/>
    <w:rsid w:val="00351AE0"/>
    <w:rsid w:val="00351B87"/>
    <w:rsid w:val="00352522"/>
    <w:rsid w:val="0035574A"/>
    <w:rsid w:val="003559BB"/>
    <w:rsid w:val="003575A2"/>
    <w:rsid w:val="00357DF6"/>
    <w:rsid w:val="00357E1A"/>
    <w:rsid w:val="0036001B"/>
    <w:rsid w:val="00360C1B"/>
    <w:rsid w:val="00360FBD"/>
    <w:rsid w:val="00360FFC"/>
    <w:rsid w:val="00361331"/>
    <w:rsid w:val="00362112"/>
    <w:rsid w:val="0036235C"/>
    <w:rsid w:val="0036254A"/>
    <w:rsid w:val="00362870"/>
    <w:rsid w:val="003630FC"/>
    <w:rsid w:val="00363B72"/>
    <w:rsid w:val="003643C5"/>
    <w:rsid w:val="00364608"/>
    <w:rsid w:val="003646B9"/>
    <w:rsid w:val="00365C4A"/>
    <w:rsid w:val="00370495"/>
    <w:rsid w:val="00372120"/>
    <w:rsid w:val="0037277A"/>
    <w:rsid w:val="003738FD"/>
    <w:rsid w:val="003743E9"/>
    <w:rsid w:val="00374447"/>
    <w:rsid w:val="0037458A"/>
    <w:rsid w:val="00374BCC"/>
    <w:rsid w:val="003759B0"/>
    <w:rsid w:val="00376A43"/>
    <w:rsid w:val="00377C82"/>
    <w:rsid w:val="0038162F"/>
    <w:rsid w:val="00381AAE"/>
    <w:rsid w:val="0038254D"/>
    <w:rsid w:val="00387A23"/>
    <w:rsid w:val="00390704"/>
    <w:rsid w:val="00391538"/>
    <w:rsid w:val="00391C09"/>
    <w:rsid w:val="00392564"/>
    <w:rsid w:val="0039286E"/>
    <w:rsid w:val="0039450A"/>
    <w:rsid w:val="00395806"/>
    <w:rsid w:val="00395E45"/>
    <w:rsid w:val="00397060"/>
    <w:rsid w:val="00397D01"/>
    <w:rsid w:val="003A156A"/>
    <w:rsid w:val="003A20F9"/>
    <w:rsid w:val="003A25F0"/>
    <w:rsid w:val="003A2BBD"/>
    <w:rsid w:val="003A4122"/>
    <w:rsid w:val="003A438E"/>
    <w:rsid w:val="003A60B6"/>
    <w:rsid w:val="003A6E04"/>
    <w:rsid w:val="003A6E83"/>
    <w:rsid w:val="003A7F1E"/>
    <w:rsid w:val="003B04F3"/>
    <w:rsid w:val="003B063D"/>
    <w:rsid w:val="003B0D10"/>
    <w:rsid w:val="003B353B"/>
    <w:rsid w:val="003B4D6F"/>
    <w:rsid w:val="003B4F55"/>
    <w:rsid w:val="003B6756"/>
    <w:rsid w:val="003B7E07"/>
    <w:rsid w:val="003C1807"/>
    <w:rsid w:val="003C19A6"/>
    <w:rsid w:val="003C2322"/>
    <w:rsid w:val="003C34C7"/>
    <w:rsid w:val="003C4957"/>
    <w:rsid w:val="003C5D51"/>
    <w:rsid w:val="003C6657"/>
    <w:rsid w:val="003C6F72"/>
    <w:rsid w:val="003D0746"/>
    <w:rsid w:val="003D1330"/>
    <w:rsid w:val="003D19F1"/>
    <w:rsid w:val="003D1E02"/>
    <w:rsid w:val="003D1F3B"/>
    <w:rsid w:val="003D3A16"/>
    <w:rsid w:val="003D4808"/>
    <w:rsid w:val="003D48E5"/>
    <w:rsid w:val="003D4C52"/>
    <w:rsid w:val="003D55C7"/>
    <w:rsid w:val="003D7F8E"/>
    <w:rsid w:val="003E04D2"/>
    <w:rsid w:val="003E117D"/>
    <w:rsid w:val="003E37C7"/>
    <w:rsid w:val="003E3C50"/>
    <w:rsid w:val="003E435A"/>
    <w:rsid w:val="003E4C80"/>
    <w:rsid w:val="003E4CE6"/>
    <w:rsid w:val="003E4DB3"/>
    <w:rsid w:val="003E5E27"/>
    <w:rsid w:val="003E5E6F"/>
    <w:rsid w:val="003E68D1"/>
    <w:rsid w:val="003F0A8E"/>
    <w:rsid w:val="003F16C3"/>
    <w:rsid w:val="003F1D23"/>
    <w:rsid w:val="003F2550"/>
    <w:rsid w:val="003F2BD7"/>
    <w:rsid w:val="003F341F"/>
    <w:rsid w:val="003F3639"/>
    <w:rsid w:val="003F3698"/>
    <w:rsid w:val="003F3E36"/>
    <w:rsid w:val="003F4154"/>
    <w:rsid w:val="003F41AD"/>
    <w:rsid w:val="003F474D"/>
    <w:rsid w:val="003F4BC4"/>
    <w:rsid w:val="00400221"/>
    <w:rsid w:val="00400CD4"/>
    <w:rsid w:val="004015DD"/>
    <w:rsid w:val="00401C3D"/>
    <w:rsid w:val="00402545"/>
    <w:rsid w:val="00402C12"/>
    <w:rsid w:val="00403167"/>
    <w:rsid w:val="004032BB"/>
    <w:rsid w:val="004033A1"/>
    <w:rsid w:val="00403571"/>
    <w:rsid w:val="0040381B"/>
    <w:rsid w:val="004041A6"/>
    <w:rsid w:val="004044AC"/>
    <w:rsid w:val="00404E27"/>
    <w:rsid w:val="004061C8"/>
    <w:rsid w:val="00410203"/>
    <w:rsid w:val="004104AD"/>
    <w:rsid w:val="00411B3A"/>
    <w:rsid w:val="00411BA8"/>
    <w:rsid w:val="00412CCF"/>
    <w:rsid w:val="004132B2"/>
    <w:rsid w:val="0041384D"/>
    <w:rsid w:val="0041454A"/>
    <w:rsid w:val="00414BF8"/>
    <w:rsid w:val="00415143"/>
    <w:rsid w:val="00415550"/>
    <w:rsid w:val="004155F9"/>
    <w:rsid w:val="00415D80"/>
    <w:rsid w:val="00415DBE"/>
    <w:rsid w:val="004167AD"/>
    <w:rsid w:val="00416EAB"/>
    <w:rsid w:val="004174A4"/>
    <w:rsid w:val="00417AE5"/>
    <w:rsid w:val="00417C00"/>
    <w:rsid w:val="004215A0"/>
    <w:rsid w:val="004219E7"/>
    <w:rsid w:val="00421BC2"/>
    <w:rsid w:val="004227AE"/>
    <w:rsid w:val="00423FE2"/>
    <w:rsid w:val="004243F3"/>
    <w:rsid w:val="00425317"/>
    <w:rsid w:val="00425518"/>
    <w:rsid w:val="00426AF1"/>
    <w:rsid w:val="0042701C"/>
    <w:rsid w:val="004279E2"/>
    <w:rsid w:val="00427A8D"/>
    <w:rsid w:val="004300C3"/>
    <w:rsid w:val="00430735"/>
    <w:rsid w:val="00430BC3"/>
    <w:rsid w:val="00431764"/>
    <w:rsid w:val="0043176E"/>
    <w:rsid w:val="00431CE5"/>
    <w:rsid w:val="00433B71"/>
    <w:rsid w:val="00433BB8"/>
    <w:rsid w:val="00434836"/>
    <w:rsid w:val="00434B84"/>
    <w:rsid w:val="004364F4"/>
    <w:rsid w:val="0043680D"/>
    <w:rsid w:val="00437403"/>
    <w:rsid w:val="004374BF"/>
    <w:rsid w:val="0044051F"/>
    <w:rsid w:val="00440F68"/>
    <w:rsid w:val="00441288"/>
    <w:rsid w:val="00442E14"/>
    <w:rsid w:val="00443D6D"/>
    <w:rsid w:val="0044429B"/>
    <w:rsid w:val="00445B10"/>
    <w:rsid w:val="00445E30"/>
    <w:rsid w:val="00446B01"/>
    <w:rsid w:val="00446C88"/>
    <w:rsid w:val="0044763B"/>
    <w:rsid w:val="00447E29"/>
    <w:rsid w:val="0045007C"/>
    <w:rsid w:val="00450516"/>
    <w:rsid w:val="004506FD"/>
    <w:rsid w:val="00450C83"/>
    <w:rsid w:val="004541B1"/>
    <w:rsid w:val="0045427A"/>
    <w:rsid w:val="00454539"/>
    <w:rsid w:val="00454668"/>
    <w:rsid w:val="00454A58"/>
    <w:rsid w:val="00455542"/>
    <w:rsid w:val="004558D4"/>
    <w:rsid w:val="00456473"/>
    <w:rsid w:val="00456958"/>
    <w:rsid w:val="00456CC4"/>
    <w:rsid w:val="004573B5"/>
    <w:rsid w:val="004576E5"/>
    <w:rsid w:val="00457F0D"/>
    <w:rsid w:val="0046252F"/>
    <w:rsid w:val="00463D2B"/>
    <w:rsid w:val="004647F5"/>
    <w:rsid w:val="004662F8"/>
    <w:rsid w:val="00466A35"/>
    <w:rsid w:val="004674B5"/>
    <w:rsid w:val="00467B73"/>
    <w:rsid w:val="00471105"/>
    <w:rsid w:val="00471E9E"/>
    <w:rsid w:val="00472549"/>
    <w:rsid w:val="00473181"/>
    <w:rsid w:val="004734B4"/>
    <w:rsid w:val="00473763"/>
    <w:rsid w:val="00473ACD"/>
    <w:rsid w:val="00475B00"/>
    <w:rsid w:val="00477FA6"/>
    <w:rsid w:val="0048071C"/>
    <w:rsid w:val="00481465"/>
    <w:rsid w:val="0048381C"/>
    <w:rsid w:val="00483AC0"/>
    <w:rsid w:val="00483DDA"/>
    <w:rsid w:val="00484568"/>
    <w:rsid w:val="00485E43"/>
    <w:rsid w:val="00486136"/>
    <w:rsid w:val="004861A4"/>
    <w:rsid w:val="0048783A"/>
    <w:rsid w:val="00487AAB"/>
    <w:rsid w:val="00487BA0"/>
    <w:rsid w:val="0049079B"/>
    <w:rsid w:val="004908C6"/>
    <w:rsid w:val="0049171D"/>
    <w:rsid w:val="00491C6C"/>
    <w:rsid w:val="00492908"/>
    <w:rsid w:val="00495584"/>
    <w:rsid w:val="004969F2"/>
    <w:rsid w:val="00496E6B"/>
    <w:rsid w:val="00496EE5"/>
    <w:rsid w:val="004A0E8F"/>
    <w:rsid w:val="004A221A"/>
    <w:rsid w:val="004A3984"/>
    <w:rsid w:val="004A3C66"/>
    <w:rsid w:val="004A6392"/>
    <w:rsid w:val="004A68CD"/>
    <w:rsid w:val="004B0313"/>
    <w:rsid w:val="004B0ECD"/>
    <w:rsid w:val="004B1679"/>
    <w:rsid w:val="004B2938"/>
    <w:rsid w:val="004B2D42"/>
    <w:rsid w:val="004B357C"/>
    <w:rsid w:val="004B4086"/>
    <w:rsid w:val="004B5E4B"/>
    <w:rsid w:val="004B6961"/>
    <w:rsid w:val="004C0329"/>
    <w:rsid w:val="004C042A"/>
    <w:rsid w:val="004C17AA"/>
    <w:rsid w:val="004C2549"/>
    <w:rsid w:val="004C2664"/>
    <w:rsid w:val="004C2996"/>
    <w:rsid w:val="004C4494"/>
    <w:rsid w:val="004C4568"/>
    <w:rsid w:val="004C4637"/>
    <w:rsid w:val="004C570B"/>
    <w:rsid w:val="004C6234"/>
    <w:rsid w:val="004C643B"/>
    <w:rsid w:val="004C6CC7"/>
    <w:rsid w:val="004D05D5"/>
    <w:rsid w:val="004D0B26"/>
    <w:rsid w:val="004D13FC"/>
    <w:rsid w:val="004D260E"/>
    <w:rsid w:val="004D28F9"/>
    <w:rsid w:val="004D2E74"/>
    <w:rsid w:val="004D341E"/>
    <w:rsid w:val="004D390D"/>
    <w:rsid w:val="004D4196"/>
    <w:rsid w:val="004D43A8"/>
    <w:rsid w:val="004D4D06"/>
    <w:rsid w:val="004D4E23"/>
    <w:rsid w:val="004D7AFE"/>
    <w:rsid w:val="004D7D13"/>
    <w:rsid w:val="004E027B"/>
    <w:rsid w:val="004E0770"/>
    <w:rsid w:val="004E2431"/>
    <w:rsid w:val="004E2F3F"/>
    <w:rsid w:val="004E3396"/>
    <w:rsid w:val="004E39F7"/>
    <w:rsid w:val="004E4658"/>
    <w:rsid w:val="004E4DC2"/>
    <w:rsid w:val="004E5F63"/>
    <w:rsid w:val="004E638D"/>
    <w:rsid w:val="004E7171"/>
    <w:rsid w:val="004E71AC"/>
    <w:rsid w:val="004E7EC4"/>
    <w:rsid w:val="004F1999"/>
    <w:rsid w:val="004F1AD5"/>
    <w:rsid w:val="004F3EE8"/>
    <w:rsid w:val="004F649C"/>
    <w:rsid w:val="004F6863"/>
    <w:rsid w:val="004F6E19"/>
    <w:rsid w:val="004F6EE1"/>
    <w:rsid w:val="004F77D7"/>
    <w:rsid w:val="005003E4"/>
    <w:rsid w:val="00502427"/>
    <w:rsid w:val="00505367"/>
    <w:rsid w:val="005060A2"/>
    <w:rsid w:val="005060B1"/>
    <w:rsid w:val="00506452"/>
    <w:rsid w:val="00506F37"/>
    <w:rsid w:val="00507499"/>
    <w:rsid w:val="00510549"/>
    <w:rsid w:val="00510D63"/>
    <w:rsid w:val="00511587"/>
    <w:rsid w:val="0051186E"/>
    <w:rsid w:val="005122D5"/>
    <w:rsid w:val="0051232D"/>
    <w:rsid w:val="00512E73"/>
    <w:rsid w:val="00513ADE"/>
    <w:rsid w:val="005142C4"/>
    <w:rsid w:val="00514B3B"/>
    <w:rsid w:val="00514BE9"/>
    <w:rsid w:val="005151FC"/>
    <w:rsid w:val="00516E53"/>
    <w:rsid w:val="00516ECE"/>
    <w:rsid w:val="00520661"/>
    <w:rsid w:val="00520EAF"/>
    <w:rsid w:val="005224D8"/>
    <w:rsid w:val="00522573"/>
    <w:rsid w:val="00522DB4"/>
    <w:rsid w:val="005235F9"/>
    <w:rsid w:val="00523ABB"/>
    <w:rsid w:val="005243EC"/>
    <w:rsid w:val="005247D2"/>
    <w:rsid w:val="00525181"/>
    <w:rsid w:val="0052587F"/>
    <w:rsid w:val="005258E3"/>
    <w:rsid w:val="00525F52"/>
    <w:rsid w:val="005266F7"/>
    <w:rsid w:val="00527EF6"/>
    <w:rsid w:val="00527F06"/>
    <w:rsid w:val="00530810"/>
    <w:rsid w:val="0053165A"/>
    <w:rsid w:val="00532607"/>
    <w:rsid w:val="0053553E"/>
    <w:rsid w:val="00535CBB"/>
    <w:rsid w:val="00536985"/>
    <w:rsid w:val="00536A0B"/>
    <w:rsid w:val="005370B1"/>
    <w:rsid w:val="005374BE"/>
    <w:rsid w:val="00537C83"/>
    <w:rsid w:val="00537F85"/>
    <w:rsid w:val="00540782"/>
    <w:rsid w:val="00540DD2"/>
    <w:rsid w:val="005410A2"/>
    <w:rsid w:val="00542C6C"/>
    <w:rsid w:val="00544CFF"/>
    <w:rsid w:val="00545AA8"/>
    <w:rsid w:val="00546B47"/>
    <w:rsid w:val="00546BD2"/>
    <w:rsid w:val="00546C7F"/>
    <w:rsid w:val="00546C86"/>
    <w:rsid w:val="00550176"/>
    <w:rsid w:val="00552B21"/>
    <w:rsid w:val="00552CC1"/>
    <w:rsid w:val="00552F7C"/>
    <w:rsid w:val="005536D8"/>
    <w:rsid w:val="005537BA"/>
    <w:rsid w:val="00554A36"/>
    <w:rsid w:val="00556536"/>
    <w:rsid w:val="00556546"/>
    <w:rsid w:val="00557290"/>
    <w:rsid w:val="005577D3"/>
    <w:rsid w:val="00560FC4"/>
    <w:rsid w:val="005610CB"/>
    <w:rsid w:val="0056203D"/>
    <w:rsid w:val="00562DCF"/>
    <w:rsid w:val="0056307F"/>
    <w:rsid w:val="005631C1"/>
    <w:rsid w:val="00563848"/>
    <w:rsid w:val="00563985"/>
    <w:rsid w:val="00564048"/>
    <w:rsid w:val="00564BA0"/>
    <w:rsid w:val="00567088"/>
    <w:rsid w:val="00567248"/>
    <w:rsid w:val="00570683"/>
    <w:rsid w:val="00570734"/>
    <w:rsid w:val="00571593"/>
    <w:rsid w:val="0057176E"/>
    <w:rsid w:val="00571CE7"/>
    <w:rsid w:val="00571F67"/>
    <w:rsid w:val="005727C3"/>
    <w:rsid w:val="005735BB"/>
    <w:rsid w:val="00573E5F"/>
    <w:rsid w:val="00574157"/>
    <w:rsid w:val="005746BB"/>
    <w:rsid w:val="0057483F"/>
    <w:rsid w:val="0057488C"/>
    <w:rsid w:val="00576BDD"/>
    <w:rsid w:val="00576E21"/>
    <w:rsid w:val="00577293"/>
    <w:rsid w:val="00577557"/>
    <w:rsid w:val="00580E5F"/>
    <w:rsid w:val="0058121A"/>
    <w:rsid w:val="005812B2"/>
    <w:rsid w:val="0058157C"/>
    <w:rsid w:val="00581659"/>
    <w:rsid w:val="00581CF8"/>
    <w:rsid w:val="00582389"/>
    <w:rsid w:val="00583A93"/>
    <w:rsid w:val="005843CB"/>
    <w:rsid w:val="00585366"/>
    <w:rsid w:val="005854D4"/>
    <w:rsid w:val="00586485"/>
    <w:rsid w:val="0058791D"/>
    <w:rsid w:val="00591145"/>
    <w:rsid w:val="0059774E"/>
    <w:rsid w:val="00597DD0"/>
    <w:rsid w:val="005A0136"/>
    <w:rsid w:val="005A0223"/>
    <w:rsid w:val="005A092A"/>
    <w:rsid w:val="005A1EFD"/>
    <w:rsid w:val="005A2120"/>
    <w:rsid w:val="005A281F"/>
    <w:rsid w:val="005A2C51"/>
    <w:rsid w:val="005A2E5D"/>
    <w:rsid w:val="005A37E7"/>
    <w:rsid w:val="005A4053"/>
    <w:rsid w:val="005A59E5"/>
    <w:rsid w:val="005A6305"/>
    <w:rsid w:val="005A682C"/>
    <w:rsid w:val="005B0595"/>
    <w:rsid w:val="005B05E1"/>
    <w:rsid w:val="005B1B10"/>
    <w:rsid w:val="005B2DA6"/>
    <w:rsid w:val="005B3AC2"/>
    <w:rsid w:val="005B421D"/>
    <w:rsid w:val="005B477A"/>
    <w:rsid w:val="005B6CD0"/>
    <w:rsid w:val="005B7C8B"/>
    <w:rsid w:val="005C159B"/>
    <w:rsid w:val="005C1869"/>
    <w:rsid w:val="005C1FFA"/>
    <w:rsid w:val="005C2316"/>
    <w:rsid w:val="005C29F5"/>
    <w:rsid w:val="005C43C5"/>
    <w:rsid w:val="005C61A1"/>
    <w:rsid w:val="005C69B0"/>
    <w:rsid w:val="005C708B"/>
    <w:rsid w:val="005C755A"/>
    <w:rsid w:val="005C7CCC"/>
    <w:rsid w:val="005D0C93"/>
    <w:rsid w:val="005D0DF1"/>
    <w:rsid w:val="005D1E4F"/>
    <w:rsid w:val="005D21EA"/>
    <w:rsid w:val="005D25ED"/>
    <w:rsid w:val="005D2E6D"/>
    <w:rsid w:val="005D4423"/>
    <w:rsid w:val="005D47DE"/>
    <w:rsid w:val="005D5734"/>
    <w:rsid w:val="005D591C"/>
    <w:rsid w:val="005D5E35"/>
    <w:rsid w:val="005D67EC"/>
    <w:rsid w:val="005D78C8"/>
    <w:rsid w:val="005E0F32"/>
    <w:rsid w:val="005E143A"/>
    <w:rsid w:val="005E25D6"/>
    <w:rsid w:val="005E458B"/>
    <w:rsid w:val="005E45D8"/>
    <w:rsid w:val="005E4BAD"/>
    <w:rsid w:val="005E56C7"/>
    <w:rsid w:val="005E5B0E"/>
    <w:rsid w:val="005E6963"/>
    <w:rsid w:val="005E6E65"/>
    <w:rsid w:val="005E72C7"/>
    <w:rsid w:val="005E7FF7"/>
    <w:rsid w:val="005F18E0"/>
    <w:rsid w:val="005F1B84"/>
    <w:rsid w:val="005F1C63"/>
    <w:rsid w:val="005F1EBA"/>
    <w:rsid w:val="005F24C7"/>
    <w:rsid w:val="005F2853"/>
    <w:rsid w:val="005F4326"/>
    <w:rsid w:val="005F59AD"/>
    <w:rsid w:val="005F766A"/>
    <w:rsid w:val="005F7848"/>
    <w:rsid w:val="00600BB5"/>
    <w:rsid w:val="00600CF2"/>
    <w:rsid w:val="006010AE"/>
    <w:rsid w:val="00602719"/>
    <w:rsid w:val="00602E45"/>
    <w:rsid w:val="00603A56"/>
    <w:rsid w:val="00603B65"/>
    <w:rsid w:val="00604377"/>
    <w:rsid w:val="00605E81"/>
    <w:rsid w:val="00605EA4"/>
    <w:rsid w:val="006063AC"/>
    <w:rsid w:val="00606AFE"/>
    <w:rsid w:val="00607D75"/>
    <w:rsid w:val="006112B2"/>
    <w:rsid w:val="00613E0A"/>
    <w:rsid w:val="0061434B"/>
    <w:rsid w:val="00614591"/>
    <w:rsid w:val="006148BB"/>
    <w:rsid w:val="00614ED8"/>
    <w:rsid w:val="006163B2"/>
    <w:rsid w:val="006175B0"/>
    <w:rsid w:val="006175C5"/>
    <w:rsid w:val="00620077"/>
    <w:rsid w:val="006202E5"/>
    <w:rsid w:val="006208D6"/>
    <w:rsid w:val="006219B3"/>
    <w:rsid w:val="00621C3A"/>
    <w:rsid w:val="00622534"/>
    <w:rsid w:val="00622582"/>
    <w:rsid w:val="00624AC1"/>
    <w:rsid w:val="00624DE4"/>
    <w:rsid w:val="006252F7"/>
    <w:rsid w:val="006275CA"/>
    <w:rsid w:val="00627D03"/>
    <w:rsid w:val="0063030C"/>
    <w:rsid w:val="00631AA3"/>
    <w:rsid w:val="00632AC2"/>
    <w:rsid w:val="00632DE0"/>
    <w:rsid w:val="00633852"/>
    <w:rsid w:val="00635177"/>
    <w:rsid w:val="006358C8"/>
    <w:rsid w:val="00636759"/>
    <w:rsid w:val="00636811"/>
    <w:rsid w:val="006400AE"/>
    <w:rsid w:val="006443C9"/>
    <w:rsid w:val="00644E4E"/>
    <w:rsid w:val="00647D6A"/>
    <w:rsid w:val="006500C0"/>
    <w:rsid w:val="00651508"/>
    <w:rsid w:val="00652206"/>
    <w:rsid w:val="006524C5"/>
    <w:rsid w:val="00652558"/>
    <w:rsid w:val="006529AC"/>
    <w:rsid w:val="006530AB"/>
    <w:rsid w:val="00654717"/>
    <w:rsid w:val="00654EE9"/>
    <w:rsid w:val="00654F47"/>
    <w:rsid w:val="00655EBD"/>
    <w:rsid w:val="006573C7"/>
    <w:rsid w:val="0066132E"/>
    <w:rsid w:val="00662BB3"/>
    <w:rsid w:val="00662F1D"/>
    <w:rsid w:val="00662FE5"/>
    <w:rsid w:val="006630CD"/>
    <w:rsid w:val="00663557"/>
    <w:rsid w:val="00663A46"/>
    <w:rsid w:val="0066462D"/>
    <w:rsid w:val="0066510F"/>
    <w:rsid w:val="006655DB"/>
    <w:rsid w:val="00666A0A"/>
    <w:rsid w:val="00667290"/>
    <w:rsid w:val="006705A5"/>
    <w:rsid w:val="0067291C"/>
    <w:rsid w:val="00672AFC"/>
    <w:rsid w:val="0067541F"/>
    <w:rsid w:val="006755C5"/>
    <w:rsid w:val="006761C7"/>
    <w:rsid w:val="0067628C"/>
    <w:rsid w:val="00677034"/>
    <w:rsid w:val="00677D9C"/>
    <w:rsid w:val="0068055D"/>
    <w:rsid w:val="00680947"/>
    <w:rsid w:val="00680967"/>
    <w:rsid w:val="006809C1"/>
    <w:rsid w:val="00680ACD"/>
    <w:rsid w:val="006814EC"/>
    <w:rsid w:val="00682BC3"/>
    <w:rsid w:val="00682D8D"/>
    <w:rsid w:val="00684944"/>
    <w:rsid w:val="00685E9D"/>
    <w:rsid w:val="00687436"/>
    <w:rsid w:val="0069030E"/>
    <w:rsid w:val="00690392"/>
    <w:rsid w:val="00690715"/>
    <w:rsid w:val="00692E3E"/>
    <w:rsid w:val="006934D5"/>
    <w:rsid w:val="006934F2"/>
    <w:rsid w:val="00693E43"/>
    <w:rsid w:val="00694E44"/>
    <w:rsid w:val="00695935"/>
    <w:rsid w:val="0069593A"/>
    <w:rsid w:val="00695E31"/>
    <w:rsid w:val="0069668C"/>
    <w:rsid w:val="006A2545"/>
    <w:rsid w:val="006A3BBF"/>
    <w:rsid w:val="006A445E"/>
    <w:rsid w:val="006A5EF1"/>
    <w:rsid w:val="006A6554"/>
    <w:rsid w:val="006A6E3B"/>
    <w:rsid w:val="006B02DD"/>
    <w:rsid w:val="006B09E9"/>
    <w:rsid w:val="006B2F92"/>
    <w:rsid w:val="006B4FA8"/>
    <w:rsid w:val="006B5654"/>
    <w:rsid w:val="006B6649"/>
    <w:rsid w:val="006B7EA1"/>
    <w:rsid w:val="006C1476"/>
    <w:rsid w:val="006C15DA"/>
    <w:rsid w:val="006C1E81"/>
    <w:rsid w:val="006C201A"/>
    <w:rsid w:val="006C60A8"/>
    <w:rsid w:val="006C6703"/>
    <w:rsid w:val="006C7455"/>
    <w:rsid w:val="006D0692"/>
    <w:rsid w:val="006D070E"/>
    <w:rsid w:val="006D0ED8"/>
    <w:rsid w:val="006D1CB1"/>
    <w:rsid w:val="006D1E20"/>
    <w:rsid w:val="006D208B"/>
    <w:rsid w:val="006D301D"/>
    <w:rsid w:val="006D3BCE"/>
    <w:rsid w:val="006D4616"/>
    <w:rsid w:val="006D4A2D"/>
    <w:rsid w:val="006D5279"/>
    <w:rsid w:val="006D6D44"/>
    <w:rsid w:val="006D72FC"/>
    <w:rsid w:val="006E020C"/>
    <w:rsid w:val="006E1122"/>
    <w:rsid w:val="006E15E8"/>
    <w:rsid w:val="006E1AA3"/>
    <w:rsid w:val="006E1CAD"/>
    <w:rsid w:val="006E44B3"/>
    <w:rsid w:val="006E4E2A"/>
    <w:rsid w:val="006E59E0"/>
    <w:rsid w:val="006E6AE5"/>
    <w:rsid w:val="006E77DD"/>
    <w:rsid w:val="006E7FE4"/>
    <w:rsid w:val="006F0BE8"/>
    <w:rsid w:val="006F21E7"/>
    <w:rsid w:val="006F2A07"/>
    <w:rsid w:val="006F3084"/>
    <w:rsid w:val="006F33ED"/>
    <w:rsid w:val="00700F39"/>
    <w:rsid w:val="00701BE9"/>
    <w:rsid w:val="00701E3F"/>
    <w:rsid w:val="007030FD"/>
    <w:rsid w:val="00704602"/>
    <w:rsid w:val="00704DC5"/>
    <w:rsid w:val="0070644C"/>
    <w:rsid w:val="00706791"/>
    <w:rsid w:val="007077C0"/>
    <w:rsid w:val="00707A86"/>
    <w:rsid w:val="00710AD6"/>
    <w:rsid w:val="00711715"/>
    <w:rsid w:val="0071263F"/>
    <w:rsid w:val="00714D9A"/>
    <w:rsid w:val="00716598"/>
    <w:rsid w:val="007166C3"/>
    <w:rsid w:val="0071680A"/>
    <w:rsid w:val="007169B5"/>
    <w:rsid w:val="00717792"/>
    <w:rsid w:val="00720AC3"/>
    <w:rsid w:val="00721BC9"/>
    <w:rsid w:val="00721F50"/>
    <w:rsid w:val="00722564"/>
    <w:rsid w:val="0072356F"/>
    <w:rsid w:val="00723634"/>
    <w:rsid w:val="007244DE"/>
    <w:rsid w:val="007258BE"/>
    <w:rsid w:val="00731697"/>
    <w:rsid w:val="00731A35"/>
    <w:rsid w:val="00731D9C"/>
    <w:rsid w:val="0073237A"/>
    <w:rsid w:val="00733FD5"/>
    <w:rsid w:val="007347AA"/>
    <w:rsid w:val="007364D9"/>
    <w:rsid w:val="007369C0"/>
    <w:rsid w:val="00736A42"/>
    <w:rsid w:val="00737836"/>
    <w:rsid w:val="0074018E"/>
    <w:rsid w:val="0074105C"/>
    <w:rsid w:val="007411C8"/>
    <w:rsid w:val="007439C0"/>
    <w:rsid w:val="0074551A"/>
    <w:rsid w:val="00745606"/>
    <w:rsid w:val="00745B86"/>
    <w:rsid w:val="00746E6E"/>
    <w:rsid w:val="00746FC9"/>
    <w:rsid w:val="00747149"/>
    <w:rsid w:val="00747F34"/>
    <w:rsid w:val="00750F95"/>
    <w:rsid w:val="00751182"/>
    <w:rsid w:val="007512A9"/>
    <w:rsid w:val="0075153F"/>
    <w:rsid w:val="007515A4"/>
    <w:rsid w:val="00751826"/>
    <w:rsid w:val="007525F4"/>
    <w:rsid w:val="007537D1"/>
    <w:rsid w:val="00755905"/>
    <w:rsid w:val="0075596E"/>
    <w:rsid w:val="007602D7"/>
    <w:rsid w:val="007609B1"/>
    <w:rsid w:val="0076177E"/>
    <w:rsid w:val="00762455"/>
    <w:rsid w:val="00762A1E"/>
    <w:rsid w:val="00762DE0"/>
    <w:rsid w:val="0076403E"/>
    <w:rsid w:val="007644C1"/>
    <w:rsid w:val="00764C1A"/>
    <w:rsid w:val="00764EF5"/>
    <w:rsid w:val="00765004"/>
    <w:rsid w:val="00766654"/>
    <w:rsid w:val="007673F7"/>
    <w:rsid w:val="007706D1"/>
    <w:rsid w:val="00771016"/>
    <w:rsid w:val="00772451"/>
    <w:rsid w:val="00773A63"/>
    <w:rsid w:val="00773C8A"/>
    <w:rsid w:val="007742DA"/>
    <w:rsid w:val="00776030"/>
    <w:rsid w:val="00780341"/>
    <w:rsid w:val="0078050F"/>
    <w:rsid w:val="00781AE8"/>
    <w:rsid w:val="00783BF4"/>
    <w:rsid w:val="00784C59"/>
    <w:rsid w:val="00784DC2"/>
    <w:rsid w:val="00786D50"/>
    <w:rsid w:val="00786E11"/>
    <w:rsid w:val="00787C39"/>
    <w:rsid w:val="0079136F"/>
    <w:rsid w:val="0079376E"/>
    <w:rsid w:val="00794586"/>
    <w:rsid w:val="007946D4"/>
    <w:rsid w:val="0079483E"/>
    <w:rsid w:val="00795153"/>
    <w:rsid w:val="00795338"/>
    <w:rsid w:val="0079590E"/>
    <w:rsid w:val="00796F90"/>
    <w:rsid w:val="007A0353"/>
    <w:rsid w:val="007A30DF"/>
    <w:rsid w:val="007A372E"/>
    <w:rsid w:val="007A4923"/>
    <w:rsid w:val="007A4AED"/>
    <w:rsid w:val="007A4B19"/>
    <w:rsid w:val="007A571F"/>
    <w:rsid w:val="007A58EE"/>
    <w:rsid w:val="007A5979"/>
    <w:rsid w:val="007A5B6E"/>
    <w:rsid w:val="007A62F4"/>
    <w:rsid w:val="007B01F3"/>
    <w:rsid w:val="007B06E4"/>
    <w:rsid w:val="007B1035"/>
    <w:rsid w:val="007B1216"/>
    <w:rsid w:val="007B175F"/>
    <w:rsid w:val="007B3C13"/>
    <w:rsid w:val="007B4EE9"/>
    <w:rsid w:val="007B5415"/>
    <w:rsid w:val="007B5FA4"/>
    <w:rsid w:val="007B6099"/>
    <w:rsid w:val="007B74DC"/>
    <w:rsid w:val="007B7978"/>
    <w:rsid w:val="007C0FF3"/>
    <w:rsid w:val="007C124D"/>
    <w:rsid w:val="007C1C61"/>
    <w:rsid w:val="007C25E1"/>
    <w:rsid w:val="007C2B54"/>
    <w:rsid w:val="007C3A95"/>
    <w:rsid w:val="007C4B03"/>
    <w:rsid w:val="007C5E71"/>
    <w:rsid w:val="007C6113"/>
    <w:rsid w:val="007C7165"/>
    <w:rsid w:val="007C7799"/>
    <w:rsid w:val="007D0AF1"/>
    <w:rsid w:val="007D0B4E"/>
    <w:rsid w:val="007D2E8B"/>
    <w:rsid w:val="007D322C"/>
    <w:rsid w:val="007D5A45"/>
    <w:rsid w:val="007D6106"/>
    <w:rsid w:val="007D618F"/>
    <w:rsid w:val="007D7B8C"/>
    <w:rsid w:val="007D7F7F"/>
    <w:rsid w:val="007E1F13"/>
    <w:rsid w:val="007E2B6A"/>
    <w:rsid w:val="007E2C41"/>
    <w:rsid w:val="007E2F5E"/>
    <w:rsid w:val="007E2FB1"/>
    <w:rsid w:val="007E43E1"/>
    <w:rsid w:val="007E63E1"/>
    <w:rsid w:val="007E6B46"/>
    <w:rsid w:val="007E709B"/>
    <w:rsid w:val="007F1D7D"/>
    <w:rsid w:val="007F26F5"/>
    <w:rsid w:val="007F2A30"/>
    <w:rsid w:val="007F3C7F"/>
    <w:rsid w:val="007F4C96"/>
    <w:rsid w:val="007F627F"/>
    <w:rsid w:val="007F71E4"/>
    <w:rsid w:val="007F723B"/>
    <w:rsid w:val="007F7C9C"/>
    <w:rsid w:val="00800027"/>
    <w:rsid w:val="008006C0"/>
    <w:rsid w:val="0080179C"/>
    <w:rsid w:val="00801F91"/>
    <w:rsid w:val="00801FDE"/>
    <w:rsid w:val="0080255E"/>
    <w:rsid w:val="008031BF"/>
    <w:rsid w:val="00803732"/>
    <w:rsid w:val="00803DAA"/>
    <w:rsid w:val="00803DD6"/>
    <w:rsid w:val="00804AF2"/>
    <w:rsid w:val="00805B19"/>
    <w:rsid w:val="00805BBE"/>
    <w:rsid w:val="00806099"/>
    <w:rsid w:val="00806395"/>
    <w:rsid w:val="00806F0A"/>
    <w:rsid w:val="00807C0F"/>
    <w:rsid w:val="00810232"/>
    <w:rsid w:val="00810494"/>
    <w:rsid w:val="00811549"/>
    <w:rsid w:val="008123E0"/>
    <w:rsid w:val="008128BF"/>
    <w:rsid w:val="00814A6D"/>
    <w:rsid w:val="00815098"/>
    <w:rsid w:val="0081593F"/>
    <w:rsid w:val="008208C3"/>
    <w:rsid w:val="008214A8"/>
    <w:rsid w:val="00823602"/>
    <w:rsid w:val="00823C52"/>
    <w:rsid w:val="00824154"/>
    <w:rsid w:val="00824ADE"/>
    <w:rsid w:val="00825035"/>
    <w:rsid w:val="00825218"/>
    <w:rsid w:val="00825437"/>
    <w:rsid w:val="008264F2"/>
    <w:rsid w:val="00827625"/>
    <w:rsid w:val="00831B5A"/>
    <w:rsid w:val="008329D5"/>
    <w:rsid w:val="00834323"/>
    <w:rsid w:val="00834E09"/>
    <w:rsid w:val="008354CC"/>
    <w:rsid w:val="008356FB"/>
    <w:rsid w:val="0083601A"/>
    <w:rsid w:val="008366CE"/>
    <w:rsid w:val="008368D5"/>
    <w:rsid w:val="00837675"/>
    <w:rsid w:val="00837C23"/>
    <w:rsid w:val="0084005C"/>
    <w:rsid w:val="008414D1"/>
    <w:rsid w:val="008417A0"/>
    <w:rsid w:val="00842756"/>
    <w:rsid w:val="00843826"/>
    <w:rsid w:val="00844C2D"/>
    <w:rsid w:val="00846445"/>
    <w:rsid w:val="00847CED"/>
    <w:rsid w:val="008513C9"/>
    <w:rsid w:val="00852F63"/>
    <w:rsid w:val="00853058"/>
    <w:rsid w:val="00853074"/>
    <w:rsid w:val="00853391"/>
    <w:rsid w:val="00854234"/>
    <w:rsid w:val="00855C21"/>
    <w:rsid w:val="00857721"/>
    <w:rsid w:val="00860049"/>
    <w:rsid w:val="00860426"/>
    <w:rsid w:val="0086062A"/>
    <w:rsid w:val="00860EF2"/>
    <w:rsid w:val="00861C80"/>
    <w:rsid w:val="0086206F"/>
    <w:rsid w:val="008624DF"/>
    <w:rsid w:val="00862771"/>
    <w:rsid w:val="00864877"/>
    <w:rsid w:val="00865D1E"/>
    <w:rsid w:val="00866609"/>
    <w:rsid w:val="00867049"/>
    <w:rsid w:val="0086783D"/>
    <w:rsid w:val="00867B07"/>
    <w:rsid w:val="00867C93"/>
    <w:rsid w:val="00871DFB"/>
    <w:rsid w:val="008734E1"/>
    <w:rsid w:val="00875150"/>
    <w:rsid w:val="00875CB0"/>
    <w:rsid w:val="0087606F"/>
    <w:rsid w:val="00876C9F"/>
    <w:rsid w:val="00880605"/>
    <w:rsid w:val="00881161"/>
    <w:rsid w:val="00881675"/>
    <w:rsid w:val="00881997"/>
    <w:rsid w:val="00885804"/>
    <w:rsid w:val="00885DEF"/>
    <w:rsid w:val="00886039"/>
    <w:rsid w:val="008864AF"/>
    <w:rsid w:val="00886999"/>
    <w:rsid w:val="00886BBE"/>
    <w:rsid w:val="00890341"/>
    <w:rsid w:val="00891C9E"/>
    <w:rsid w:val="008929E4"/>
    <w:rsid w:val="00892EE1"/>
    <w:rsid w:val="00893CAA"/>
    <w:rsid w:val="008945E9"/>
    <w:rsid w:val="00895D1F"/>
    <w:rsid w:val="008964AC"/>
    <w:rsid w:val="00897093"/>
    <w:rsid w:val="00897BFD"/>
    <w:rsid w:val="008A0E98"/>
    <w:rsid w:val="008A17DB"/>
    <w:rsid w:val="008A214E"/>
    <w:rsid w:val="008A3047"/>
    <w:rsid w:val="008A3150"/>
    <w:rsid w:val="008A404C"/>
    <w:rsid w:val="008A4C22"/>
    <w:rsid w:val="008A5872"/>
    <w:rsid w:val="008A6E15"/>
    <w:rsid w:val="008A73B2"/>
    <w:rsid w:val="008B0C27"/>
    <w:rsid w:val="008B1E1A"/>
    <w:rsid w:val="008B2040"/>
    <w:rsid w:val="008B3A7F"/>
    <w:rsid w:val="008B41F6"/>
    <w:rsid w:val="008B4DB4"/>
    <w:rsid w:val="008B5530"/>
    <w:rsid w:val="008B5749"/>
    <w:rsid w:val="008B605C"/>
    <w:rsid w:val="008B71EF"/>
    <w:rsid w:val="008C08C4"/>
    <w:rsid w:val="008C30AF"/>
    <w:rsid w:val="008C381E"/>
    <w:rsid w:val="008C3A89"/>
    <w:rsid w:val="008C511D"/>
    <w:rsid w:val="008C515A"/>
    <w:rsid w:val="008C5804"/>
    <w:rsid w:val="008C67E7"/>
    <w:rsid w:val="008C7B5E"/>
    <w:rsid w:val="008D0782"/>
    <w:rsid w:val="008D07B2"/>
    <w:rsid w:val="008D0C7C"/>
    <w:rsid w:val="008D2527"/>
    <w:rsid w:val="008D32CD"/>
    <w:rsid w:val="008D413F"/>
    <w:rsid w:val="008D4CFF"/>
    <w:rsid w:val="008D5D5A"/>
    <w:rsid w:val="008D5F56"/>
    <w:rsid w:val="008D6710"/>
    <w:rsid w:val="008D7601"/>
    <w:rsid w:val="008D7996"/>
    <w:rsid w:val="008E013D"/>
    <w:rsid w:val="008E04DC"/>
    <w:rsid w:val="008E05EF"/>
    <w:rsid w:val="008E23B9"/>
    <w:rsid w:val="008E279A"/>
    <w:rsid w:val="008E2AD1"/>
    <w:rsid w:val="008E2D4D"/>
    <w:rsid w:val="008E3EC9"/>
    <w:rsid w:val="008E3EF3"/>
    <w:rsid w:val="008E4D6F"/>
    <w:rsid w:val="008E53A4"/>
    <w:rsid w:val="008E53D4"/>
    <w:rsid w:val="008E5FA5"/>
    <w:rsid w:val="008E68C4"/>
    <w:rsid w:val="008E6961"/>
    <w:rsid w:val="008E7416"/>
    <w:rsid w:val="008E74D4"/>
    <w:rsid w:val="008E7C00"/>
    <w:rsid w:val="008E7EE9"/>
    <w:rsid w:val="008F04F4"/>
    <w:rsid w:val="008F0510"/>
    <w:rsid w:val="008F0FF0"/>
    <w:rsid w:val="008F34C9"/>
    <w:rsid w:val="008F3C2F"/>
    <w:rsid w:val="008F3F75"/>
    <w:rsid w:val="008F4500"/>
    <w:rsid w:val="008F4594"/>
    <w:rsid w:val="008F664D"/>
    <w:rsid w:val="008F6D50"/>
    <w:rsid w:val="008F6E94"/>
    <w:rsid w:val="008F713A"/>
    <w:rsid w:val="00901EE8"/>
    <w:rsid w:val="00902692"/>
    <w:rsid w:val="0090330D"/>
    <w:rsid w:val="00905DE7"/>
    <w:rsid w:val="00907068"/>
    <w:rsid w:val="00907D4C"/>
    <w:rsid w:val="00910ABC"/>
    <w:rsid w:val="009120C5"/>
    <w:rsid w:val="0091246B"/>
    <w:rsid w:val="00912D13"/>
    <w:rsid w:val="00913FEF"/>
    <w:rsid w:val="00916520"/>
    <w:rsid w:val="00916A9B"/>
    <w:rsid w:val="009174AB"/>
    <w:rsid w:val="00917F2D"/>
    <w:rsid w:val="00921365"/>
    <w:rsid w:val="0092181F"/>
    <w:rsid w:val="009226B8"/>
    <w:rsid w:val="00922966"/>
    <w:rsid w:val="00923BA2"/>
    <w:rsid w:val="00923FB5"/>
    <w:rsid w:val="009260FA"/>
    <w:rsid w:val="009264EC"/>
    <w:rsid w:val="0092653D"/>
    <w:rsid w:val="009271B1"/>
    <w:rsid w:val="00927979"/>
    <w:rsid w:val="0093024E"/>
    <w:rsid w:val="0093036A"/>
    <w:rsid w:val="00930621"/>
    <w:rsid w:val="009318C3"/>
    <w:rsid w:val="00931CA1"/>
    <w:rsid w:val="0093209D"/>
    <w:rsid w:val="0093227F"/>
    <w:rsid w:val="009327AA"/>
    <w:rsid w:val="00932FC0"/>
    <w:rsid w:val="0093478D"/>
    <w:rsid w:val="009372E1"/>
    <w:rsid w:val="00940DDA"/>
    <w:rsid w:val="00941BFE"/>
    <w:rsid w:val="009428AB"/>
    <w:rsid w:val="00943467"/>
    <w:rsid w:val="00943708"/>
    <w:rsid w:val="00944803"/>
    <w:rsid w:val="00947261"/>
    <w:rsid w:val="0095024D"/>
    <w:rsid w:val="009503A2"/>
    <w:rsid w:val="00951120"/>
    <w:rsid w:val="00951B33"/>
    <w:rsid w:val="00951C2B"/>
    <w:rsid w:val="009523B1"/>
    <w:rsid w:val="009526FB"/>
    <w:rsid w:val="00952980"/>
    <w:rsid w:val="009565BB"/>
    <w:rsid w:val="00956648"/>
    <w:rsid w:val="0095665D"/>
    <w:rsid w:val="0095712C"/>
    <w:rsid w:val="009573F2"/>
    <w:rsid w:val="00957794"/>
    <w:rsid w:val="00964513"/>
    <w:rsid w:val="00964A87"/>
    <w:rsid w:val="00966D4A"/>
    <w:rsid w:val="0096738B"/>
    <w:rsid w:val="009674AE"/>
    <w:rsid w:val="00971E8E"/>
    <w:rsid w:val="0097264A"/>
    <w:rsid w:val="009743CC"/>
    <w:rsid w:val="00974874"/>
    <w:rsid w:val="00974E0C"/>
    <w:rsid w:val="009762B7"/>
    <w:rsid w:val="00976B7D"/>
    <w:rsid w:val="0097727D"/>
    <w:rsid w:val="00980C80"/>
    <w:rsid w:val="009822E1"/>
    <w:rsid w:val="00982FBB"/>
    <w:rsid w:val="00983E5A"/>
    <w:rsid w:val="00984042"/>
    <w:rsid w:val="009843D6"/>
    <w:rsid w:val="00984B8D"/>
    <w:rsid w:val="00984BAC"/>
    <w:rsid w:val="00984E89"/>
    <w:rsid w:val="0098556C"/>
    <w:rsid w:val="0098602C"/>
    <w:rsid w:val="00986BD4"/>
    <w:rsid w:val="00991532"/>
    <w:rsid w:val="0099159F"/>
    <w:rsid w:val="00991F83"/>
    <w:rsid w:val="00992986"/>
    <w:rsid w:val="00993418"/>
    <w:rsid w:val="00993637"/>
    <w:rsid w:val="00994D9C"/>
    <w:rsid w:val="00995003"/>
    <w:rsid w:val="0099625F"/>
    <w:rsid w:val="0099634C"/>
    <w:rsid w:val="0099634D"/>
    <w:rsid w:val="009965B2"/>
    <w:rsid w:val="00996F3B"/>
    <w:rsid w:val="009974B1"/>
    <w:rsid w:val="00997E17"/>
    <w:rsid w:val="009A0E84"/>
    <w:rsid w:val="009A0ED2"/>
    <w:rsid w:val="009A1372"/>
    <w:rsid w:val="009A1CAD"/>
    <w:rsid w:val="009A265C"/>
    <w:rsid w:val="009A5095"/>
    <w:rsid w:val="009A5727"/>
    <w:rsid w:val="009A5842"/>
    <w:rsid w:val="009A5915"/>
    <w:rsid w:val="009A5D5E"/>
    <w:rsid w:val="009A6E50"/>
    <w:rsid w:val="009A6EDB"/>
    <w:rsid w:val="009A7B4F"/>
    <w:rsid w:val="009B1551"/>
    <w:rsid w:val="009B2369"/>
    <w:rsid w:val="009B23BF"/>
    <w:rsid w:val="009B25D5"/>
    <w:rsid w:val="009B3084"/>
    <w:rsid w:val="009B3640"/>
    <w:rsid w:val="009B3923"/>
    <w:rsid w:val="009B424D"/>
    <w:rsid w:val="009B4AFD"/>
    <w:rsid w:val="009B6862"/>
    <w:rsid w:val="009B770D"/>
    <w:rsid w:val="009C0B5A"/>
    <w:rsid w:val="009C138E"/>
    <w:rsid w:val="009C1DA4"/>
    <w:rsid w:val="009C2107"/>
    <w:rsid w:val="009C2155"/>
    <w:rsid w:val="009C2B67"/>
    <w:rsid w:val="009C2F0B"/>
    <w:rsid w:val="009C36E7"/>
    <w:rsid w:val="009C3748"/>
    <w:rsid w:val="009C39EF"/>
    <w:rsid w:val="009C4462"/>
    <w:rsid w:val="009C492B"/>
    <w:rsid w:val="009C4B53"/>
    <w:rsid w:val="009C4FB4"/>
    <w:rsid w:val="009C557F"/>
    <w:rsid w:val="009D0BF0"/>
    <w:rsid w:val="009D10D1"/>
    <w:rsid w:val="009D1411"/>
    <w:rsid w:val="009D1B9E"/>
    <w:rsid w:val="009D2286"/>
    <w:rsid w:val="009D2472"/>
    <w:rsid w:val="009D2F4D"/>
    <w:rsid w:val="009D3ACA"/>
    <w:rsid w:val="009D4CA9"/>
    <w:rsid w:val="009D5DAF"/>
    <w:rsid w:val="009D65BC"/>
    <w:rsid w:val="009D68C3"/>
    <w:rsid w:val="009D6FEB"/>
    <w:rsid w:val="009E05C3"/>
    <w:rsid w:val="009E1042"/>
    <w:rsid w:val="009E1FBB"/>
    <w:rsid w:val="009E255D"/>
    <w:rsid w:val="009E3035"/>
    <w:rsid w:val="009E3DC3"/>
    <w:rsid w:val="009E4B61"/>
    <w:rsid w:val="009E5B34"/>
    <w:rsid w:val="009E678C"/>
    <w:rsid w:val="009E6F10"/>
    <w:rsid w:val="009E7439"/>
    <w:rsid w:val="009E7599"/>
    <w:rsid w:val="009F0E42"/>
    <w:rsid w:val="009F1453"/>
    <w:rsid w:val="009F1868"/>
    <w:rsid w:val="009F214B"/>
    <w:rsid w:val="009F3915"/>
    <w:rsid w:val="009F564C"/>
    <w:rsid w:val="009F64D4"/>
    <w:rsid w:val="00A005ED"/>
    <w:rsid w:val="00A00D35"/>
    <w:rsid w:val="00A0125D"/>
    <w:rsid w:val="00A02A84"/>
    <w:rsid w:val="00A0330D"/>
    <w:rsid w:val="00A03CCC"/>
    <w:rsid w:val="00A0430C"/>
    <w:rsid w:val="00A0504B"/>
    <w:rsid w:val="00A07254"/>
    <w:rsid w:val="00A100CC"/>
    <w:rsid w:val="00A10A1C"/>
    <w:rsid w:val="00A112F6"/>
    <w:rsid w:val="00A115C8"/>
    <w:rsid w:val="00A11711"/>
    <w:rsid w:val="00A1191B"/>
    <w:rsid w:val="00A1205F"/>
    <w:rsid w:val="00A126C8"/>
    <w:rsid w:val="00A12E51"/>
    <w:rsid w:val="00A15B26"/>
    <w:rsid w:val="00A15DDB"/>
    <w:rsid w:val="00A1699F"/>
    <w:rsid w:val="00A20749"/>
    <w:rsid w:val="00A215F0"/>
    <w:rsid w:val="00A240B5"/>
    <w:rsid w:val="00A24598"/>
    <w:rsid w:val="00A246B2"/>
    <w:rsid w:val="00A24953"/>
    <w:rsid w:val="00A25A25"/>
    <w:rsid w:val="00A25D91"/>
    <w:rsid w:val="00A2602E"/>
    <w:rsid w:val="00A263E5"/>
    <w:rsid w:val="00A26471"/>
    <w:rsid w:val="00A26578"/>
    <w:rsid w:val="00A30384"/>
    <w:rsid w:val="00A306F1"/>
    <w:rsid w:val="00A3095C"/>
    <w:rsid w:val="00A30E77"/>
    <w:rsid w:val="00A314A5"/>
    <w:rsid w:val="00A32678"/>
    <w:rsid w:val="00A3278A"/>
    <w:rsid w:val="00A32B70"/>
    <w:rsid w:val="00A32F5F"/>
    <w:rsid w:val="00A33319"/>
    <w:rsid w:val="00A3331F"/>
    <w:rsid w:val="00A36931"/>
    <w:rsid w:val="00A37343"/>
    <w:rsid w:val="00A40C84"/>
    <w:rsid w:val="00A40DF6"/>
    <w:rsid w:val="00A428B0"/>
    <w:rsid w:val="00A42BA0"/>
    <w:rsid w:val="00A43725"/>
    <w:rsid w:val="00A45B39"/>
    <w:rsid w:val="00A45B8B"/>
    <w:rsid w:val="00A4657B"/>
    <w:rsid w:val="00A4663E"/>
    <w:rsid w:val="00A46A98"/>
    <w:rsid w:val="00A46FD3"/>
    <w:rsid w:val="00A47624"/>
    <w:rsid w:val="00A47B4D"/>
    <w:rsid w:val="00A47E7D"/>
    <w:rsid w:val="00A5158E"/>
    <w:rsid w:val="00A5181A"/>
    <w:rsid w:val="00A52309"/>
    <w:rsid w:val="00A5282E"/>
    <w:rsid w:val="00A52BAF"/>
    <w:rsid w:val="00A53C25"/>
    <w:rsid w:val="00A544A4"/>
    <w:rsid w:val="00A54692"/>
    <w:rsid w:val="00A54D31"/>
    <w:rsid w:val="00A54E4E"/>
    <w:rsid w:val="00A5640A"/>
    <w:rsid w:val="00A56520"/>
    <w:rsid w:val="00A5744E"/>
    <w:rsid w:val="00A57906"/>
    <w:rsid w:val="00A57AA9"/>
    <w:rsid w:val="00A62575"/>
    <w:rsid w:val="00A62EF5"/>
    <w:rsid w:val="00A63E80"/>
    <w:rsid w:val="00A64315"/>
    <w:rsid w:val="00A643D8"/>
    <w:rsid w:val="00A64942"/>
    <w:rsid w:val="00A649E7"/>
    <w:rsid w:val="00A650C4"/>
    <w:rsid w:val="00A65639"/>
    <w:rsid w:val="00A6564E"/>
    <w:rsid w:val="00A71110"/>
    <w:rsid w:val="00A7144E"/>
    <w:rsid w:val="00A72280"/>
    <w:rsid w:val="00A72799"/>
    <w:rsid w:val="00A7312E"/>
    <w:rsid w:val="00A731A6"/>
    <w:rsid w:val="00A7345F"/>
    <w:rsid w:val="00A74CA9"/>
    <w:rsid w:val="00A74F15"/>
    <w:rsid w:val="00A75468"/>
    <w:rsid w:val="00A7695C"/>
    <w:rsid w:val="00A76B21"/>
    <w:rsid w:val="00A771C3"/>
    <w:rsid w:val="00A77228"/>
    <w:rsid w:val="00A77492"/>
    <w:rsid w:val="00A80BF8"/>
    <w:rsid w:val="00A819FF"/>
    <w:rsid w:val="00A81B5F"/>
    <w:rsid w:val="00A821C8"/>
    <w:rsid w:val="00A828B2"/>
    <w:rsid w:val="00A83D76"/>
    <w:rsid w:val="00A8414F"/>
    <w:rsid w:val="00A84302"/>
    <w:rsid w:val="00A84BBA"/>
    <w:rsid w:val="00A869D7"/>
    <w:rsid w:val="00A86EB7"/>
    <w:rsid w:val="00A872F5"/>
    <w:rsid w:val="00A87B73"/>
    <w:rsid w:val="00A91021"/>
    <w:rsid w:val="00A91CB1"/>
    <w:rsid w:val="00A92BC8"/>
    <w:rsid w:val="00A92DA2"/>
    <w:rsid w:val="00A93276"/>
    <w:rsid w:val="00A93F43"/>
    <w:rsid w:val="00A953FB"/>
    <w:rsid w:val="00A95A41"/>
    <w:rsid w:val="00A9616B"/>
    <w:rsid w:val="00A966AB"/>
    <w:rsid w:val="00A96BD3"/>
    <w:rsid w:val="00A97505"/>
    <w:rsid w:val="00A97680"/>
    <w:rsid w:val="00AA0373"/>
    <w:rsid w:val="00AA043B"/>
    <w:rsid w:val="00AA052A"/>
    <w:rsid w:val="00AA0D39"/>
    <w:rsid w:val="00AA0D8D"/>
    <w:rsid w:val="00AA13C3"/>
    <w:rsid w:val="00AA1997"/>
    <w:rsid w:val="00AA299B"/>
    <w:rsid w:val="00AA3101"/>
    <w:rsid w:val="00AA51CC"/>
    <w:rsid w:val="00AA5C9C"/>
    <w:rsid w:val="00AA617C"/>
    <w:rsid w:val="00AA626E"/>
    <w:rsid w:val="00AA662E"/>
    <w:rsid w:val="00AB0DED"/>
    <w:rsid w:val="00AB3A53"/>
    <w:rsid w:val="00AB3B8F"/>
    <w:rsid w:val="00AB41C7"/>
    <w:rsid w:val="00AB4D9D"/>
    <w:rsid w:val="00AB4DB1"/>
    <w:rsid w:val="00AB5E8C"/>
    <w:rsid w:val="00AB6550"/>
    <w:rsid w:val="00AB65CD"/>
    <w:rsid w:val="00AB68D1"/>
    <w:rsid w:val="00AB6F7A"/>
    <w:rsid w:val="00AB7996"/>
    <w:rsid w:val="00AB7CFF"/>
    <w:rsid w:val="00AC10D6"/>
    <w:rsid w:val="00AC1A95"/>
    <w:rsid w:val="00AC1F4F"/>
    <w:rsid w:val="00AC2DF8"/>
    <w:rsid w:val="00AC3CFD"/>
    <w:rsid w:val="00AC5090"/>
    <w:rsid w:val="00AC60E9"/>
    <w:rsid w:val="00AC6D4B"/>
    <w:rsid w:val="00AC7395"/>
    <w:rsid w:val="00AC7A27"/>
    <w:rsid w:val="00AC7CFA"/>
    <w:rsid w:val="00AD0235"/>
    <w:rsid w:val="00AD0FD5"/>
    <w:rsid w:val="00AD131B"/>
    <w:rsid w:val="00AD1D8E"/>
    <w:rsid w:val="00AD253C"/>
    <w:rsid w:val="00AD268A"/>
    <w:rsid w:val="00AD2C2B"/>
    <w:rsid w:val="00AD31C7"/>
    <w:rsid w:val="00AD3450"/>
    <w:rsid w:val="00AD5D0D"/>
    <w:rsid w:val="00AD5E23"/>
    <w:rsid w:val="00AD771B"/>
    <w:rsid w:val="00AD7E5F"/>
    <w:rsid w:val="00AD7F4C"/>
    <w:rsid w:val="00AE1BEF"/>
    <w:rsid w:val="00AE1F3A"/>
    <w:rsid w:val="00AE23F4"/>
    <w:rsid w:val="00AE3BDC"/>
    <w:rsid w:val="00AE3EE8"/>
    <w:rsid w:val="00AE44C0"/>
    <w:rsid w:val="00AE49F6"/>
    <w:rsid w:val="00AE4DD8"/>
    <w:rsid w:val="00AE4F0C"/>
    <w:rsid w:val="00AE64CD"/>
    <w:rsid w:val="00AE690E"/>
    <w:rsid w:val="00AE6A47"/>
    <w:rsid w:val="00AE6FE9"/>
    <w:rsid w:val="00AE7A9A"/>
    <w:rsid w:val="00AE7B68"/>
    <w:rsid w:val="00AF0470"/>
    <w:rsid w:val="00AF17CC"/>
    <w:rsid w:val="00AF1848"/>
    <w:rsid w:val="00AF19C2"/>
    <w:rsid w:val="00AF1C74"/>
    <w:rsid w:val="00AF2F2B"/>
    <w:rsid w:val="00AF4223"/>
    <w:rsid w:val="00AF4E3F"/>
    <w:rsid w:val="00AF6CF5"/>
    <w:rsid w:val="00AF71C5"/>
    <w:rsid w:val="00AF7B62"/>
    <w:rsid w:val="00B002D8"/>
    <w:rsid w:val="00B00874"/>
    <w:rsid w:val="00B0182F"/>
    <w:rsid w:val="00B01A87"/>
    <w:rsid w:val="00B04FFB"/>
    <w:rsid w:val="00B051A1"/>
    <w:rsid w:val="00B11144"/>
    <w:rsid w:val="00B12054"/>
    <w:rsid w:val="00B13769"/>
    <w:rsid w:val="00B1466D"/>
    <w:rsid w:val="00B14790"/>
    <w:rsid w:val="00B147F9"/>
    <w:rsid w:val="00B14911"/>
    <w:rsid w:val="00B15386"/>
    <w:rsid w:val="00B17B28"/>
    <w:rsid w:val="00B17EA2"/>
    <w:rsid w:val="00B201DC"/>
    <w:rsid w:val="00B21F1B"/>
    <w:rsid w:val="00B22E23"/>
    <w:rsid w:val="00B2408C"/>
    <w:rsid w:val="00B24563"/>
    <w:rsid w:val="00B24EF9"/>
    <w:rsid w:val="00B27829"/>
    <w:rsid w:val="00B27D79"/>
    <w:rsid w:val="00B27DF6"/>
    <w:rsid w:val="00B30A83"/>
    <w:rsid w:val="00B3119B"/>
    <w:rsid w:val="00B31B25"/>
    <w:rsid w:val="00B32EFA"/>
    <w:rsid w:val="00B32F54"/>
    <w:rsid w:val="00B330DD"/>
    <w:rsid w:val="00B331CB"/>
    <w:rsid w:val="00B33512"/>
    <w:rsid w:val="00B33DB5"/>
    <w:rsid w:val="00B34F2C"/>
    <w:rsid w:val="00B358FF"/>
    <w:rsid w:val="00B35E88"/>
    <w:rsid w:val="00B36DC2"/>
    <w:rsid w:val="00B37261"/>
    <w:rsid w:val="00B37708"/>
    <w:rsid w:val="00B3786B"/>
    <w:rsid w:val="00B40FED"/>
    <w:rsid w:val="00B413C1"/>
    <w:rsid w:val="00B414AD"/>
    <w:rsid w:val="00B42BA9"/>
    <w:rsid w:val="00B42D39"/>
    <w:rsid w:val="00B45267"/>
    <w:rsid w:val="00B45607"/>
    <w:rsid w:val="00B45E09"/>
    <w:rsid w:val="00B4677C"/>
    <w:rsid w:val="00B521FB"/>
    <w:rsid w:val="00B53EAB"/>
    <w:rsid w:val="00B5482A"/>
    <w:rsid w:val="00B5549A"/>
    <w:rsid w:val="00B56854"/>
    <w:rsid w:val="00B57C4A"/>
    <w:rsid w:val="00B57F6E"/>
    <w:rsid w:val="00B601A4"/>
    <w:rsid w:val="00B605D5"/>
    <w:rsid w:val="00B61A03"/>
    <w:rsid w:val="00B63148"/>
    <w:rsid w:val="00B6404F"/>
    <w:rsid w:val="00B64646"/>
    <w:rsid w:val="00B65F4E"/>
    <w:rsid w:val="00B6717B"/>
    <w:rsid w:val="00B67FA5"/>
    <w:rsid w:val="00B70277"/>
    <w:rsid w:val="00B7055A"/>
    <w:rsid w:val="00B71BFF"/>
    <w:rsid w:val="00B72ED1"/>
    <w:rsid w:val="00B73218"/>
    <w:rsid w:val="00B73C9C"/>
    <w:rsid w:val="00B74EC6"/>
    <w:rsid w:val="00B75A0C"/>
    <w:rsid w:val="00B765D4"/>
    <w:rsid w:val="00B76728"/>
    <w:rsid w:val="00B7744C"/>
    <w:rsid w:val="00B80140"/>
    <w:rsid w:val="00B83598"/>
    <w:rsid w:val="00B84876"/>
    <w:rsid w:val="00B84A4A"/>
    <w:rsid w:val="00B84DBF"/>
    <w:rsid w:val="00B84DF6"/>
    <w:rsid w:val="00B84F96"/>
    <w:rsid w:val="00B8639D"/>
    <w:rsid w:val="00B8792B"/>
    <w:rsid w:val="00B900E0"/>
    <w:rsid w:val="00B9016E"/>
    <w:rsid w:val="00B90B43"/>
    <w:rsid w:val="00B92123"/>
    <w:rsid w:val="00B928CF"/>
    <w:rsid w:val="00B934ED"/>
    <w:rsid w:val="00B93B3F"/>
    <w:rsid w:val="00B9589F"/>
    <w:rsid w:val="00B95F92"/>
    <w:rsid w:val="00B960C9"/>
    <w:rsid w:val="00BA11F2"/>
    <w:rsid w:val="00BA1FA2"/>
    <w:rsid w:val="00BA3653"/>
    <w:rsid w:val="00BA3E4C"/>
    <w:rsid w:val="00BA3F1E"/>
    <w:rsid w:val="00BA471B"/>
    <w:rsid w:val="00BA524D"/>
    <w:rsid w:val="00BA5F34"/>
    <w:rsid w:val="00BA768A"/>
    <w:rsid w:val="00BB001E"/>
    <w:rsid w:val="00BB02F3"/>
    <w:rsid w:val="00BB175A"/>
    <w:rsid w:val="00BB17AF"/>
    <w:rsid w:val="00BB3D98"/>
    <w:rsid w:val="00BB400C"/>
    <w:rsid w:val="00BB4EB1"/>
    <w:rsid w:val="00BB570B"/>
    <w:rsid w:val="00BB5711"/>
    <w:rsid w:val="00BB5714"/>
    <w:rsid w:val="00BB6607"/>
    <w:rsid w:val="00BB69FF"/>
    <w:rsid w:val="00BB6F12"/>
    <w:rsid w:val="00BB7FBC"/>
    <w:rsid w:val="00BC0B32"/>
    <w:rsid w:val="00BC0D9B"/>
    <w:rsid w:val="00BC0DAF"/>
    <w:rsid w:val="00BC0FE9"/>
    <w:rsid w:val="00BC1723"/>
    <w:rsid w:val="00BC1891"/>
    <w:rsid w:val="00BC19DF"/>
    <w:rsid w:val="00BC31AD"/>
    <w:rsid w:val="00BC3B31"/>
    <w:rsid w:val="00BC3F04"/>
    <w:rsid w:val="00BC67F1"/>
    <w:rsid w:val="00BC71F9"/>
    <w:rsid w:val="00BC7308"/>
    <w:rsid w:val="00BD402A"/>
    <w:rsid w:val="00BD447E"/>
    <w:rsid w:val="00BD550A"/>
    <w:rsid w:val="00BD5C17"/>
    <w:rsid w:val="00BD74B7"/>
    <w:rsid w:val="00BD7DF0"/>
    <w:rsid w:val="00BE1122"/>
    <w:rsid w:val="00BE1C67"/>
    <w:rsid w:val="00BE231C"/>
    <w:rsid w:val="00BE2EC2"/>
    <w:rsid w:val="00BE47F6"/>
    <w:rsid w:val="00BE5FC0"/>
    <w:rsid w:val="00BF03CE"/>
    <w:rsid w:val="00BF216D"/>
    <w:rsid w:val="00BF3E84"/>
    <w:rsid w:val="00BF5037"/>
    <w:rsid w:val="00BF6739"/>
    <w:rsid w:val="00BF7538"/>
    <w:rsid w:val="00C02A5B"/>
    <w:rsid w:val="00C02C25"/>
    <w:rsid w:val="00C038E0"/>
    <w:rsid w:val="00C03D8A"/>
    <w:rsid w:val="00C04689"/>
    <w:rsid w:val="00C04DF1"/>
    <w:rsid w:val="00C0550A"/>
    <w:rsid w:val="00C055B9"/>
    <w:rsid w:val="00C05712"/>
    <w:rsid w:val="00C068D6"/>
    <w:rsid w:val="00C06AB9"/>
    <w:rsid w:val="00C06FB0"/>
    <w:rsid w:val="00C0796F"/>
    <w:rsid w:val="00C102F9"/>
    <w:rsid w:val="00C107FC"/>
    <w:rsid w:val="00C10BD5"/>
    <w:rsid w:val="00C1140A"/>
    <w:rsid w:val="00C124CB"/>
    <w:rsid w:val="00C12BA4"/>
    <w:rsid w:val="00C151D2"/>
    <w:rsid w:val="00C15927"/>
    <w:rsid w:val="00C15943"/>
    <w:rsid w:val="00C159EE"/>
    <w:rsid w:val="00C15BF3"/>
    <w:rsid w:val="00C15F54"/>
    <w:rsid w:val="00C16160"/>
    <w:rsid w:val="00C1660B"/>
    <w:rsid w:val="00C16959"/>
    <w:rsid w:val="00C169D6"/>
    <w:rsid w:val="00C16E27"/>
    <w:rsid w:val="00C16EB5"/>
    <w:rsid w:val="00C20A02"/>
    <w:rsid w:val="00C220DD"/>
    <w:rsid w:val="00C22E47"/>
    <w:rsid w:val="00C231CB"/>
    <w:rsid w:val="00C25C06"/>
    <w:rsid w:val="00C26E31"/>
    <w:rsid w:val="00C274BB"/>
    <w:rsid w:val="00C27C6D"/>
    <w:rsid w:val="00C27CF9"/>
    <w:rsid w:val="00C30F21"/>
    <w:rsid w:val="00C31600"/>
    <w:rsid w:val="00C32B21"/>
    <w:rsid w:val="00C33ADD"/>
    <w:rsid w:val="00C33F89"/>
    <w:rsid w:val="00C343FA"/>
    <w:rsid w:val="00C346F8"/>
    <w:rsid w:val="00C34E5A"/>
    <w:rsid w:val="00C353C8"/>
    <w:rsid w:val="00C356DB"/>
    <w:rsid w:val="00C36099"/>
    <w:rsid w:val="00C36478"/>
    <w:rsid w:val="00C40348"/>
    <w:rsid w:val="00C42B0F"/>
    <w:rsid w:val="00C432D2"/>
    <w:rsid w:val="00C433BD"/>
    <w:rsid w:val="00C43FF2"/>
    <w:rsid w:val="00C46682"/>
    <w:rsid w:val="00C46C1C"/>
    <w:rsid w:val="00C47243"/>
    <w:rsid w:val="00C508E6"/>
    <w:rsid w:val="00C512D9"/>
    <w:rsid w:val="00C51871"/>
    <w:rsid w:val="00C51E45"/>
    <w:rsid w:val="00C52D28"/>
    <w:rsid w:val="00C53196"/>
    <w:rsid w:val="00C53935"/>
    <w:rsid w:val="00C53C01"/>
    <w:rsid w:val="00C5600E"/>
    <w:rsid w:val="00C579A2"/>
    <w:rsid w:val="00C57B6F"/>
    <w:rsid w:val="00C57D65"/>
    <w:rsid w:val="00C6063B"/>
    <w:rsid w:val="00C60B3B"/>
    <w:rsid w:val="00C6303A"/>
    <w:rsid w:val="00C641C0"/>
    <w:rsid w:val="00C64EF9"/>
    <w:rsid w:val="00C656C8"/>
    <w:rsid w:val="00C65B9D"/>
    <w:rsid w:val="00C66579"/>
    <w:rsid w:val="00C709DF"/>
    <w:rsid w:val="00C70A47"/>
    <w:rsid w:val="00C72B65"/>
    <w:rsid w:val="00C73351"/>
    <w:rsid w:val="00C7355F"/>
    <w:rsid w:val="00C73945"/>
    <w:rsid w:val="00C7521A"/>
    <w:rsid w:val="00C77470"/>
    <w:rsid w:val="00C80A12"/>
    <w:rsid w:val="00C80B15"/>
    <w:rsid w:val="00C80DB6"/>
    <w:rsid w:val="00C81061"/>
    <w:rsid w:val="00C813C6"/>
    <w:rsid w:val="00C819EF"/>
    <w:rsid w:val="00C81F82"/>
    <w:rsid w:val="00C82FE2"/>
    <w:rsid w:val="00C8346B"/>
    <w:rsid w:val="00C83542"/>
    <w:rsid w:val="00C83AF1"/>
    <w:rsid w:val="00C83FA6"/>
    <w:rsid w:val="00C84241"/>
    <w:rsid w:val="00C8576F"/>
    <w:rsid w:val="00C86DB4"/>
    <w:rsid w:val="00C87349"/>
    <w:rsid w:val="00C9097E"/>
    <w:rsid w:val="00C9100C"/>
    <w:rsid w:val="00C92C17"/>
    <w:rsid w:val="00C9344B"/>
    <w:rsid w:val="00C953A3"/>
    <w:rsid w:val="00C956F9"/>
    <w:rsid w:val="00C9732D"/>
    <w:rsid w:val="00C978C2"/>
    <w:rsid w:val="00CA137C"/>
    <w:rsid w:val="00CA14EF"/>
    <w:rsid w:val="00CA1835"/>
    <w:rsid w:val="00CA1B9B"/>
    <w:rsid w:val="00CA1F6D"/>
    <w:rsid w:val="00CA2011"/>
    <w:rsid w:val="00CA24C8"/>
    <w:rsid w:val="00CA29B8"/>
    <w:rsid w:val="00CA3394"/>
    <w:rsid w:val="00CA3741"/>
    <w:rsid w:val="00CA5F32"/>
    <w:rsid w:val="00CA63DA"/>
    <w:rsid w:val="00CA6A6E"/>
    <w:rsid w:val="00CA74EE"/>
    <w:rsid w:val="00CA7A53"/>
    <w:rsid w:val="00CA7BFE"/>
    <w:rsid w:val="00CB009B"/>
    <w:rsid w:val="00CB09A8"/>
    <w:rsid w:val="00CB0DE4"/>
    <w:rsid w:val="00CB1560"/>
    <w:rsid w:val="00CB197C"/>
    <w:rsid w:val="00CB3B76"/>
    <w:rsid w:val="00CB4419"/>
    <w:rsid w:val="00CB57F2"/>
    <w:rsid w:val="00CB5A6E"/>
    <w:rsid w:val="00CB5E4E"/>
    <w:rsid w:val="00CB5E6E"/>
    <w:rsid w:val="00CB62DF"/>
    <w:rsid w:val="00CB67C8"/>
    <w:rsid w:val="00CB7ABD"/>
    <w:rsid w:val="00CB7AF4"/>
    <w:rsid w:val="00CC0920"/>
    <w:rsid w:val="00CC0941"/>
    <w:rsid w:val="00CC2476"/>
    <w:rsid w:val="00CC27E5"/>
    <w:rsid w:val="00CC346A"/>
    <w:rsid w:val="00CC3BE5"/>
    <w:rsid w:val="00CC4938"/>
    <w:rsid w:val="00CC4AEE"/>
    <w:rsid w:val="00CC4E4F"/>
    <w:rsid w:val="00CC4F78"/>
    <w:rsid w:val="00CC4FFD"/>
    <w:rsid w:val="00CC56A6"/>
    <w:rsid w:val="00CC5C72"/>
    <w:rsid w:val="00CC5D88"/>
    <w:rsid w:val="00CC6A30"/>
    <w:rsid w:val="00CC6D33"/>
    <w:rsid w:val="00CC70CC"/>
    <w:rsid w:val="00CC7178"/>
    <w:rsid w:val="00CC753E"/>
    <w:rsid w:val="00CC764C"/>
    <w:rsid w:val="00CC7E93"/>
    <w:rsid w:val="00CD05B1"/>
    <w:rsid w:val="00CD111D"/>
    <w:rsid w:val="00CD1688"/>
    <w:rsid w:val="00CD19F6"/>
    <w:rsid w:val="00CD1AB3"/>
    <w:rsid w:val="00CD1EBA"/>
    <w:rsid w:val="00CD2650"/>
    <w:rsid w:val="00CD2BD7"/>
    <w:rsid w:val="00CD31E2"/>
    <w:rsid w:val="00CD4374"/>
    <w:rsid w:val="00CD5B54"/>
    <w:rsid w:val="00CD6326"/>
    <w:rsid w:val="00CD751D"/>
    <w:rsid w:val="00CD7BC3"/>
    <w:rsid w:val="00CE0CEB"/>
    <w:rsid w:val="00CE2199"/>
    <w:rsid w:val="00CE28D0"/>
    <w:rsid w:val="00CE3108"/>
    <w:rsid w:val="00CE425E"/>
    <w:rsid w:val="00CE57A2"/>
    <w:rsid w:val="00CE5D41"/>
    <w:rsid w:val="00CE6A2F"/>
    <w:rsid w:val="00CE70D5"/>
    <w:rsid w:val="00CE78D4"/>
    <w:rsid w:val="00CF0336"/>
    <w:rsid w:val="00CF112B"/>
    <w:rsid w:val="00CF147A"/>
    <w:rsid w:val="00CF18D4"/>
    <w:rsid w:val="00CF1FC8"/>
    <w:rsid w:val="00CF2A6B"/>
    <w:rsid w:val="00CF3B20"/>
    <w:rsid w:val="00CF40E3"/>
    <w:rsid w:val="00CF4838"/>
    <w:rsid w:val="00CF5E10"/>
    <w:rsid w:val="00CF5FCC"/>
    <w:rsid w:val="00CF614C"/>
    <w:rsid w:val="00CF6186"/>
    <w:rsid w:val="00D00563"/>
    <w:rsid w:val="00D00D59"/>
    <w:rsid w:val="00D01B62"/>
    <w:rsid w:val="00D01EEB"/>
    <w:rsid w:val="00D02AC4"/>
    <w:rsid w:val="00D040B0"/>
    <w:rsid w:val="00D0483D"/>
    <w:rsid w:val="00D04D9D"/>
    <w:rsid w:val="00D071CE"/>
    <w:rsid w:val="00D07F4B"/>
    <w:rsid w:val="00D1037B"/>
    <w:rsid w:val="00D10CA2"/>
    <w:rsid w:val="00D111D6"/>
    <w:rsid w:val="00D11845"/>
    <w:rsid w:val="00D11FA3"/>
    <w:rsid w:val="00D13F56"/>
    <w:rsid w:val="00D14159"/>
    <w:rsid w:val="00D146F0"/>
    <w:rsid w:val="00D15DC6"/>
    <w:rsid w:val="00D165D7"/>
    <w:rsid w:val="00D16629"/>
    <w:rsid w:val="00D17940"/>
    <w:rsid w:val="00D17B1A"/>
    <w:rsid w:val="00D22029"/>
    <w:rsid w:val="00D22467"/>
    <w:rsid w:val="00D22565"/>
    <w:rsid w:val="00D23B05"/>
    <w:rsid w:val="00D23CF3"/>
    <w:rsid w:val="00D244B9"/>
    <w:rsid w:val="00D25E72"/>
    <w:rsid w:val="00D26313"/>
    <w:rsid w:val="00D27596"/>
    <w:rsid w:val="00D30721"/>
    <w:rsid w:val="00D31047"/>
    <w:rsid w:val="00D32736"/>
    <w:rsid w:val="00D33459"/>
    <w:rsid w:val="00D34356"/>
    <w:rsid w:val="00D34D49"/>
    <w:rsid w:val="00D35141"/>
    <w:rsid w:val="00D37A2D"/>
    <w:rsid w:val="00D37B99"/>
    <w:rsid w:val="00D410B1"/>
    <w:rsid w:val="00D4131B"/>
    <w:rsid w:val="00D417EE"/>
    <w:rsid w:val="00D41A4C"/>
    <w:rsid w:val="00D41B09"/>
    <w:rsid w:val="00D420A1"/>
    <w:rsid w:val="00D443EB"/>
    <w:rsid w:val="00D4492B"/>
    <w:rsid w:val="00D4495C"/>
    <w:rsid w:val="00D44DAD"/>
    <w:rsid w:val="00D4546D"/>
    <w:rsid w:val="00D457DE"/>
    <w:rsid w:val="00D467EE"/>
    <w:rsid w:val="00D47232"/>
    <w:rsid w:val="00D50BA9"/>
    <w:rsid w:val="00D53217"/>
    <w:rsid w:val="00D53746"/>
    <w:rsid w:val="00D537D9"/>
    <w:rsid w:val="00D5447C"/>
    <w:rsid w:val="00D5491B"/>
    <w:rsid w:val="00D54DDC"/>
    <w:rsid w:val="00D55D7C"/>
    <w:rsid w:val="00D5622D"/>
    <w:rsid w:val="00D60181"/>
    <w:rsid w:val="00D60912"/>
    <w:rsid w:val="00D611C9"/>
    <w:rsid w:val="00D619AF"/>
    <w:rsid w:val="00D63F54"/>
    <w:rsid w:val="00D63FE0"/>
    <w:rsid w:val="00D64AFF"/>
    <w:rsid w:val="00D65603"/>
    <w:rsid w:val="00D66CF8"/>
    <w:rsid w:val="00D6776F"/>
    <w:rsid w:val="00D70EA8"/>
    <w:rsid w:val="00D71540"/>
    <w:rsid w:val="00D71D1A"/>
    <w:rsid w:val="00D725DE"/>
    <w:rsid w:val="00D74FF8"/>
    <w:rsid w:val="00D75432"/>
    <w:rsid w:val="00D7561D"/>
    <w:rsid w:val="00D757D2"/>
    <w:rsid w:val="00D758BA"/>
    <w:rsid w:val="00D763DD"/>
    <w:rsid w:val="00D765A9"/>
    <w:rsid w:val="00D80B55"/>
    <w:rsid w:val="00D80C8B"/>
    <w:rsid w:val="00D82FA8"/>
    <w:rsid w:val="00D83D21"/>
    <w:rsid w:val="00D86149"/>
    <w:rsid w:val="00D864C2"/>
    <w:rsid w:val="00D87B41"/>
    <w:rsid w:val="00D87F46"/>
    <w:rsid w:val="00D9032D"/>
    <w:rsid w:val="00D923F5"/>
    <w:rsid w:val="00D92CEA"/>
    <w:rsid w:val="00D939A5"/>
    <w:rsid w:val="00D95077"/>
    <w:rsid w:val="00D95C5E"/>
    <w:rsid w:val="00D97945"/>
    <w:rsid w:val="00DA0BFC"/>
    <w:rsid w:val="00DA1D4B"/>
    <w:rsid w:val="00DA2314"/>
    <w:rsid w:val="00DA2332"/>
    <w:rsid w:val="00DA2434"/>
    <w:rsid w:val="00DA2572"/>
    <w:rsid w:val="00DA4717"/>
    <w:rsid w:val="00DA5B83"/>
    <w:rsid w:val="00DA5B91"/>
    <w:rsid w:val="00DA6E39"/>
    <w:rsid w:val="00DA7F6D"/>
    <w:rsid w:val="00DB0095"/>
    <w:rsid w:val="00DB20F7"/>
    <w:rsid w:val="00DB2317"/>
    <w:rsid w:val="00DB253B"/>
    <w:rsid w:val="00DB3EB6"/>
    <w:rsid w:val="00DB539A"/>
    <w:rsid w:val="00DB587A"/>
    <w:rsid w:val="00DB76BF"/>
    <w:rsid w:val="00DC058E"/>
    <w:rsid w:val="00DC0F05"/>
    <w:rsid w:val="00DC0F44"/>
    <w:rsid w:val="00DC1240"/>
    <w:rsid w:val="00DC1B03"/>
    <w:rsid w:val="00DC292F"/>
    <w:rsid w:val="00DC2B40"/>
    <w:rsid w:val="00DC3207"/>
    <w:rsid w:val="00DC36FE"/>
    <w:rsid w:val="00DC3863"/>
    <w:rsid w:val="00DC3DB2"/>
    <w:rsid w:val="00DC466C"/>
    <w:rsid w:val="00DC47CF"/>
    <w:rsid w:val="00DC540C"/>
    <w:rsid w:val="00DC647A"/>
    <w:rsid w:val="00DC6DF1"/>
    <w:rsid w:val="00DC7CBF"/>
    <w:rsid w:val="00DD0883"/>
    <w:rsid w:val="00DD15AE"/>
    <w:rsid w:val="00DD3AA7"/>
    <w:rsid w:val="00DD529B"/>
    <w:rsid w:val="00DD532C"/>
    <w:rsid w:val="00DD6DC8"/>
    <w:rsid w:val="00DD7566"/>
    <w:rsid w:val="00DD7A4B"/>
    <w:rsid w:val="00DE0DEC"/>
    <w:rsid w:val="00DE2FE3"/>
    <w:rsid w:val="00DE4FC5"/>
    <w:rsid w:val="00DE6C05"/>
    <w:rsid w:val="00DE77C3"/>
    <w:rsid w:val="00DF1408"/>
    <w:rsid w:val="00DF1499"/>
    <w:rsid w:val="00DF2158"/>
    <w:rsid w:val="00DF26EB"/>
    <w:rsid w:val="00DF4E9B"/>
    <w:rsid w:val="00DF5791"/>
    <w:rsid w:val="00DF6909"/>
    <w:rsid w:val="00DF6A86"/>
    <w:rsid w:val="00DF6B1F"/>
    <w:rsid w:val="00E00C9C"/>
    <w:rsid w:val="00E010F5"/>
    <w:rsid w:val="00E01301"/>
    <w:rsid w:val="00E013D7"/>
    <w:rsid w:val="00E03BD2"/>
    <w:rsid w:val="00E048C5"/>
    <w:rsid w:val="00E04FE4"/>
    <w:rsid w:val="00E07521"/>
    <w:rsid w:val="00E075F6"/>
    <w:rsid w:val="00E11227"/>
    <w:rsid w:val="00E11421"/>
    <w:rsid w:val="00E114E8"/>
    <w:rsid w:val="00E116C6"/>
    <w:rsid w:val="00E11845"/>
    <w:rsid w:val="00E1225A"/>
    <w:rsid w:val="00E1381B"/>
    <w:rsid w:val="00E140A9"/>
    <w:rsid w:val="00E14780"/>
    <w:rsid w:val="00E152FD"/>
    <w:rsid w:val="00E1591A"/>
    <w:rsid w:val="00E16F32"/>
    <w:rsid w:val="00E20207"/>
    <w:rsid w:val="00E203FD"/>
    <w:rsid w:val="00E20877"/>
    <w:rsid w:val="00E20CF0"/>
    <w:rsid w:val="00E217B4"/>
    <w:rsid w:val="00E224F6"/>
    <w:rsid w:val="00E23918"/>
    <w:rsid w:val="00E2394E"/>
    <w:rsid w:val="00E23EC8"/>
    <w:rsid w:val="00E252DF"/>
    <w:rsid w:val="00E25C2C"/>
    <w:rsid w:val="00E25C97"/>
    <w:rsid w:val="00E30D23"/>
    <w:rsid w:val="00E3107D"/>
    <w:rsid w:val="00E313E6"/>
    <w:rsid w:val="00E314CF"/>
    <w:rsid w:val="00E317C2"/>
    <w:rsid w:val="00E318F4"/>
    <w:rsid w:val="00E322DE"/>
    <w:rsid w:val="00E323F2"/>
    <w:rsid w:val="00E32A61"/>
    <w:rsid w:val="00E32B83"/>
    <w:rsid w:val="00E33619"/>
    <w:rsid w:val="00E33740"/>
    <w:rsid w:val="00E34049"/>
    <w:rsid w:val="00E3435E"/>
    <w:rsid w:val="00E34C2F"/>
    <w:rsid w:val="00E36658"/>
    <w:rsid w:val="00E36C1A"/>
    <w:rsid w:val="00E37106"/>
    <w:rsid w:val="00E407CF"/>
    <w:rsid w:val="00E4228B"/>
    <w:rsid w:val="00E426AC"/>
    <w:rsid w:val="00E44728"/>
    <w:rsid w:val="00E44BA6"/>
    <w:rsid w:val="00E44C12"/>
    <w:rsid w:val="00E461F3"/>
    <w:rsid w:val="00E4664B"/>
    <w:rsid w:val="00E468C6"/>
    <w:rsid w:val="00E46C3C"/>
    <w:rsid w:val="00E47F2B"/>
    <w:rsid w:val="00E5099E"/>
    <w:rsid w:val="00E50B63"/>
    <w:rsid w:val="00E50E01"/>
    <w:rsid w:val="00E51CA3"/>
    <w:rsid w:val="00E51D7A"/>
    <w:rsid w:val="00E52D5A"/>
    <w:rsid w:val="00E537C6"/>
    <w:rsid w:val="00E54852"/>
    <w:rsid w:val="00E5590E"/>
    <w:rsid w:val="00E56FA3"/>
    <w:rsid w:val="00E601B6"/>
    <w:rsid w:val="00E6139A"/>
    <w:rsid w:val="00E63506"/>
    <w:rsid w:val="00E63AC6"/>
    <w:rsid w:val="00E64145"/>
    <w:rsid w:val="00E64AC1"/>
    <w:rsid w:val="00E6560F"/>
    <w:rsid w:val="00E65751"/>
    <w:rsid w:val="00E66611"/>
    <w:rsid w:val="00E66EF4"/>
    <w:rsid w:val="00E67AE0"/>
    <w:rsid w:val="00E67F20"/>
    <w:rsid w:val="00E67F99"/>
    <w:rsid w:val="00E71453"/>
    <w:rsid w:val="00E71778"/>
    <w:rsid w:val="00E71C33"/>
    <w:rsid w:val="00E71D0E"/>
    <w:rsid w:val="00E71E3E"/>
    <w:rsid w:val="00E72345"/>
    <w:rsid w:val="00E7288A"/>
    <w:rsid w:val="00E73795"/>
    <w:rsid w:val="00E74E42"/>
    <w:rsid w:val="00E7576F"/>
    <w:rsid w:val="00E75AFA"/>
    <w:rsid w:val="00E75B06"/>
    <w:rsid w:val="00E76030"/>
    <w:rsid w:val="00E76B73"/>
    <w:rsid w:val="00E7706F"/>
    <w:rsid w:val="00E7724F"/>
    <w:rsid w:val="00E7733D"/>
    <w:rsid w:val="00E77975"/>
    <w:rsid w:val="00E77E0C"/>
    <w:rsid w:val="00E811AC"/>
    <w:rsid w:val="00E818FD"/>
    <w:rsid w:val="00E820F3"/>
    <w:rsid w:val="00E829E0"/>
    <w:rsid w:val="00E83C43"/>
    <w:rsid w:val="00E8419C"/>
    <w:rsid w:val="00E84657"/>
    <w:rsid w:val="00E84BAC"/>
    <w:rsid w:val="00E860CD"/>
    <w:rsid w:val="00E862C5"/>
    <w:rsid w:val="00E86D6E"/>
    <w:rsid w:val="00E86EEE"/>
    <w:rsid w:val="00E9031D"/>
    <w:rsid w:val="00E90CB9"/>
    <w:rsid w:val="00E91A46"/>
    <w:rsid w:val="00E92986"/>
    <w:rsid w:val="00E92E89"/>
    <w:rsid w:val="00E9496A"/>
    <w:rsid w:val="00E949E3"/>
    <w:rsid w:val="00E94AE9"/>
    <w:rsid w:val="00E95B72"/>
    <w:rsid w:val="00E966BF"/>
    <w:rsid w:val="00E967C5"/>
    <w:rsid w:val="00E96DB2"/>
    <w:rsid w:val="00E97BBE"/>
    <w:rsid w:val="00E97E1D"/>
    <w:rsid w:val="00EA044A"/>
    <w:rsid w:val="00EA08E0"/>
    <w:rsid w:val="00EA230B"/>
    <w:rsid w:val="00EA273A"/>
    <w:rsid w:val="00EA2F7A"/>
    <w:rsid w:val="00EA3B9D"/>
    <w:rsid w:val="00EA5388"/>
    <w:rsid w:val="00EA6787"/>
    <w:rsid w:val="00EA69DA"/>
    <w:rsid w:val="00EB12DB"/>
    <w:rsid w:val="00EB1905"/>
    <w:rsid w:val="00EB1BFA"/>
    <w:rsid w:val="00EB21D5"/>
    <w:rsid w:val="00EB2DAB"/>
    <w:rsid w:val="00EB2FF9"/>
    <w:rsid w:val="00EB378C"/>
    <w:rsid w:val="00EB37BD"/>
    <w:rsid w:val="00EB611D"/>
    <w:rsid w:val="00EB771A"/>
    <w:rsid w:val="00EB7FA1"/>
    <w:rsid w:val="00EC048E"/>
    <w:rsid w:val="00EC0600"/>
    <w:rsid w:val="00EC1BFA"/>
    <w:rsid w:val="00EC1C04"/>
    <w:rsid w:val="00EC1CAB"/>
    <w:rsid w:val="00EC2B1F"/>
    <w:rsid w:val="00EC2DC8"/>
    <w:rsid w:val="00EC3053"/>
    <w:rsid w:val="00EC4D0B"/>
    <w:rsid w:val="00EC6203"/>
    <w:rsid w:val="00EC6A97"/>
    <w:rsid w:val="00EC6DF3"/>
    <w:rsid w:val="00EC6EF3"/>
    <w:rsid w:val="00EC7E67"/>
    <w:rsid w:val="00ED07C3"/>
    <w:rsid w:val="00ED19EE"/>
    <w:rsid w:val="00ED1FC8"/>
    <w:rsid w:val="00ED2385"/>
    <w:rsid w:val="00ED3BAD"/>
    <w:rsid w:val="00ED4E17"/>
    <w:rsid w:val="00ED5703"/>
    <w:rsid w:val="00ED67EA"/>
    <w:rsid w:val="00ED6C00"/>
    <w:rsid w:val="00ED6D9A"/>
    <w:rsid w:val="00ED7883"/>
    <w:rsid w:val="00ED7FD3"/>
    <w:rsid w:val="00EE0CBE"/>
    <w:rsid w:val="00EE2068"/>
    <w:rsid w:val="00EE27A3"/>
    <w:rsid w:val="00EE3DD6"/>
    <w:rsid w:val="00EE4446"/>
    <w:rsid w:val="00EE4461"/>
    <w:rsid w:val="00EE49A1"/>
    <w:rsid w:val="00EE5159"/>
    <w:rsid w:val="00EE523D"/>
    <w:rsid w:val="00EE53F5"/>
    <w:rsid w:val="00EE54B0"/>
    <w:rsid w:val="00EE6DBB"/>
    <w:rsid w:val="00EE7BEB"/>
    <w:rsid w:val="00EE7F3D"/>
    <w:rsid w:val="00EF06AA"/>
    <w:rsid w:val="00EF06F6"/>
    <w:rsid w:val="00EF2F98"/>
    <w:rsid w:val="00EF4988"/>
    <w:rsid w:val="00EF49F4"/>
    <w:rsid w:val="00EF6108"/>
    <w:rsid w:val="00EF659B"/>
    <w:rsid w:val="00EF7BF3"/>
    <w:rsid w:val="00F00C37"/>
    <w:rsid w:val="00F010C9"/>
    <w:rsid w:val="00F02D79"/>
    <w:rsid w:val="00F02E0C"/>
    <w:rsid w:val="00F03FBD"/>
    <w:rsid w:val="00F040A6"/>
    <w:rsid w:val="00F04BA4"/>
    <w:rsid w:val="00F05336"/>
    <w:rsid w:val="00F05B4A"/>
    <w:rsid w:val="00F06235"/>
    <w:rsid w:val="00F0655B"/>
    <w:rsid w:val="00F0662F"/>
    <w:rsid w:val="00F06BA4"/>
    <w:rsid w:val="00F07502"/>
    <w:rsid w:val="00F07AE7"/>
    <w:rsid w:val="00F130C2"/>
    <w:rsid w:val="00F13D67"/>
    <w:rsid w:val="00F165E5"/>
    <w:rsid w:val="00F16A62"/>
    <w:rsid w:val="00F20EB2"/>
    <w:rsid w:val="00F215DB"/>
    <w:rsid w:val="00F21728"/>
    <w:rsid w:val="00F21DEA"/>
    <w:rsid w:val="00F22115"/>
    <w:rsid w:val="00F22718"/>
    <w:rsid w:val="00F23E0C"/>
    <w:rsid w:val="00F24045"/>
    <w:rsid w:val="00F240AD"/>
    <w:rsid w:val="00F24327"/>
    <w:rsid w:val="00F26791"/>
    <w:rsid w:val="00F26AFD"/>
    <w:rsid w:val="00F2716A"/>
    <w:rsid w:val="00F2716F"/>
    <w:rsid w:val="00F27D28"/>
    <w:rsid w:val="00F30A76"/>
    <w:rsid w:val="00F310E4"/>
    <w:rsid w:val="00F32086"/>
    <w:rsid w:val="00F32606"/>
    <w:rsid w:val="00F33469"/>
    <w:rsid w:val="00F3389F"/>
    <w:rsid w:val="00F3468B"/>
    <w:rsid w:val="00F35E8F"/>
    <w:rsid w:val="00F36F46"/>
    <w:rsid w:val="00F40B4E"/>
    <w:rsid w:val="00F4102B"/>
    <w:rsid w:val="00F41778"/>
    <w:rsid w:val="00F41C2C"/>
    <w:rsid w:val="00F41F90"/>
    <w:rsid w:val="00F42373"/>
    <w:rsid w:val="00F4242A"/>
    <w:rsid w:val="00F42B9E"/>
    <w:rsid w:val="00F433DF"/>
    <w:rsid w:val="00F433FC"/>
    <w:rsid w:val="00F43CCC"/>
    <w:rsid w:val="00F4574D"/>
    <w:rsid w:val="00F45A01"/>
    <w:rsid w:val="00F4667B"/>
    <w:rsid w:val="00F4707C"/>
    <w:rsid w:val="00F50D5C"/>
    <w:rsid w:val="00F50FC6"/>
    <w:rsid w:val="00F5185A"/>
    <w:rsid w:val="00F51FA0"/>
    <w:rsid w:val="00F52457"/>
    <w:rsid w:val="00F52842"/>
    <w:rsid w:val="00F52DC1"/>
    <w:rsid w:val="00F52F97"/>
    <w:rsid w:val="00F533CC"/>
    <w:rsid w:val="00F536AC"/>
    <w:rsid w:val="00F538C4"/>
    <w:rsid w:val="00F53D6B"/>
    <w:rsid w:val="00F53E2D"/>
    <w:rsid w:val="00F542A1"/>
    <w:rsid w:val="00F549ED"/>
    <w:rsid w:val="00F55827"/>
    <w:rsid w:val="00F55ED0"/>
    <w:rsid w:val="00F566AC"/>
    <w:rsid w:val="00F57900"/>
    <w:rsid w:val="00F6118A"/>
    <w:rsid w:val="00F620BE"/>
    <w:rsid w:val="00F6230E"/>
    <w:rsid w:val="00F637D3"/>
    <w:rsid w:val="00F6566F"/>
    <w:rsid w:val="00F65848"/>
    <w:rsid w:val="00F65EE6"/>
    <w:rsid w:val="00F65FF4"/>
    <w:rsid w:val="00F66A65"/>
    <w:rsid w:val="00F714F2"/>
    <w:rsid w:val="00F715F8"/>
    <w:rsid w:val="00F728DB"/>
    <w:rsid w:val="00F7409C"/>
    <w:rsid w:val="00F7565B"/>
    <w:rsid w:val="00F7631A"/>
    <w:rsid w:val="00F77328"/>
    <w:rsid w:val="00F81180"/>
    <w:rsid w:val="00F816DB"/>
    <w:rsid w:val="00F820A2"/>
    <w:rsid w:val="00F8247A"/>
    <w:rsid w:val="00F8263F"/>
    <w:rsid w:val="00F830D6"/>
    <w:rsid w:val="00F83533"/>
    <w:rsid w:val="00F83B40"/>
    <w:rsid w:val="00F84356"/>
    <w:rsid w:val="00F84AA6"/>
    <w:rsid w:val="00F85CEC"/>
    <w:rsid w:val="00F914C9"/>
    <w:rsid w:val="00F92366"/>
    <w:rsid w:val="00F92491"/>
    <w:rsid w:val="00F935D6"/>
    <w:rsid w:val="00F936AB"/>
    <w:rsid w:val="00FA0386"/>
    <w:rsid w:val="00FA0448"/>
    <w:rsid w:val="00FA0F53"/>
    <w:rsid w:val="00FA2BB0"/>
    <w:rsid w:val="00FA354D"/>
    <w:rsid w:val="00FA3EF9"/>
    <w:rsid w:val="00FA54F6"/>
    <w:rsid w:val="00FA5F4C"/>
    <w:rsid w:val="00FA655B"/>
    <w:rsid w:val="00FA7854"/>
    <w:rsid w:val="00FB0300"/>
    <w:rsid w:val="00FB0FA0"/>
    <w:rsid w:val="00FB1810"/>
    <w:rsid w:val="00FB1DB8"/>
    <w:rsid w:val="00FB25A4"/>
    <w:rsid w:val="00FB2B50"/>
    <w:rsid w:val="00FB3E4E"/>
    <w:rsid w:val="00FB3E86"/>
    <w:rsid w:val="00FB43AC"/>
    <w:rsid w:val="00FB61C2"/>
    <w:rsid w:val="00FB62CA"/>
    <w:rsid w:val="00FB6F70"/>
    <w:rsid w:val="00FB6FFA"/>
    <w:rsid w:val="00FB7E88"/>
    <w:rsid w:val="00FC0950"/>
    <w:rsid w:val="00FC1F53"/>
    <w:rsid w:val="00FC202C"/>
    <w:rsid w:val="00FC3DE6"/>
    <w:rsid w:val="00FC3E54"/>
    <w:rsid w:val="00FC4D42"/>
    <w:rsid w:val="00FC56B8"/>
    <w:rsid w:val="00FC5F7F"/>
    <w:rsid w:val="00FC7317"/>
    <w:rsid w:val="00FD030C"/>
    <w:rsid w:val="00FD230E"/>
    <w:rsid w:val="00FD252B"/>
    <w:rsid w:val="00FD2EF5"/>
    <w:rsid w:val="00FD3DC6"/>
    <w:rsid w:val="00FD5382"/>
    <w:rsid w:val="00FD6854"/>
    <w:rsid w:val="00FE07D4"/>
    <w:rsid w:val="00FE0D92"/>
    <w:rsid w:val="00FE101A"/>
    <w:rsid w:val="00FE2C0A"/>
    <w:rsid w:val="00FE4330"/>
    <w:rsid w:val="00FE46B5"/>
    <w:rsid w:val="00FE5810"/>
    <w:rsid w:val="00FE5AFC"/>
    <w:rsid w:val="00FE5ECE"/>
    <w:rsid w:val="00FE6427"/>
    <w:rsid w:val="00FE702D"/>
    <w:rsid w:val="00FE7092"/>
    <w:rsid w:val="00FF068D"/>
    <w:rsid w:val="00FF0B9F"/>
    <w:rsid w:val="00FF1839"/>
    <w:rsid w:val="00FF1CCC"/>
    <w:rsid w:val="00FF22D7"/>
    <w:rsid w:val="00FF2DB6"/>
    <w:rsid w:val="00FF32A9"/>
    <w:rsid w:val="00FF41EA"/>
    <w:rsid w:val="00FF45F7"/>
    <w:rsid w:val="00FF54B2"/>
    <w:rsid w:val="00FF5A68"/>
    <w:rsid w:val="00FF652E"/>
    <w:rsid w:val="5CFB2E44"/>
    <w:rsid w:val="5F5A73DD"/>
    <w:rsid w:val="7A06080A"/>
    <w:rsid w:val="7F6432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540060"/>
  <w15:docId w15:val="{87C86EDF-6965-4476-AF52-F0A8DCD79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Univers 47 Condensed Light" w:eastAsia="等线" w:hAnsi="Univers 47 Condensed Light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uiPriority="9" w:unhideWhenUsed="1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/>
    <w:lsdException w:name="toc 3" w:uiPriority="39" w:unhideWhenUsed="1"/>
    <w:lsdException w:name="toc 4" w:uiPriority="39" w:unhideWhenUsed="1" w:qFormat="1"/>
    <w:lsdException w:name="toc 5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uiPriority="0" w:qFormat="1"/>
    <w:lsdException w:name="footnote text" w:semiHidden="1" w:unhideWhenUsed="1"/>
    <w:lsdException w:name="annotation text" w:semiHidden="1" w:uiPriority="0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 w:qFormat="1"/>
    <w:lsdException w:name="List Number 3" w:semiHidden="1" w:unhideWhenUsed="1" w:qFormat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/>
    <w:lsdException w:name="Emphasis" w:uiPriority="20"/>
    <w:lsdException w:name="Document Map" w:uiPriority="0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 w:qFormat="1"/>
    <w:lsdException w:name="Table Theme" w:semiHidden="1" w:unhideWhenUsed="1"/>
    <w:lsdException w:name="Placeholder Text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tabs>
        <w:tab w:val="left" w:pos="480"/>
        <w:tab w:val="left" w:pos="960"/>
      </w:tabs>
      <w:topLinePunct/>
      <w:adjustRightInd w:val="0"/>
      <w:snapToGrid w:val="0"/>
      <w:spacing w:line="360" w:lineRule="auto"/>
      <w:jc w:val="both"/>
    </w:pPr>
    <w:rPr>
      <w:kern w:val="2"/>
      <w:sz w:val="24"/>
      <w:szCs w:val="24"/>
    </w:rPr>
  </w:style>
  <w:style w:type="paragraph" w:styleId="1">
    <w:name w:val="heading 1"/>
    <w:next w:val="a"/>
    <w:link w:val="10"/>
    <w:uiPriority w:val="9"/>
    <w:qFormat/>
    <w:pPr>
      <w:keepNext/>
      <w:keepLines/>
      <w:numPr>
        <w:numId w:val="1"/>
      </w:numPr>
      <w:topLinePunct/>
      <w:adjustRightInd w:val="0"/>
      <w:snapToGrid w:val="0"/>
      <w:spacing w:beforeLines="50" w:before="50" w:afterLines="50" w:after="50" w:line="360" w:lineRule="auto"/>
      <w:jc w:val="center"/>
      <w:outlineLvl w:val="0"/>
    </w:pPr>
    <w:rPr>
      <w:rFonts w:cs="等线"/>
      <w:b/>
      <w:bCs/>
      <w:kern w:val="44"/>
      <w:sz w:val="30"/>
      <w:szCs w:val="30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numPr>
        <w:ilvl w:val="1"/>
        <w:numId w:val="1"/>
      </w:numPr>
      <w:topLinePunct/>
      <w:adjustRightInd w:val="0"/>
      <w:snapToGrid w:val="0"/>
      <w:spacing w:beforeLines="50" w:before="50" w:afterLines="50" w:after="50" w:line="360" w:lineRule="auto"/>
      <w:jc w:val="both"/>
      <w:outlineLvl w:val="1"/>
    </w:pPr>
    <w:rPr>
      <w:rFonts w:cs="等线"/>
      <w:b/>
      <w:bCs/>
      <w:kern w:val="2"/>
      <w:sz w:val="28"/>
      <w:szCs w:val="28"/>
    </w:rPr>
  </w:style>
  <w:style w:type="paragraph" w:styleId="30">
    <w:name w:val="heading 3"/>
    <w:next w:val="a"/>
    <w:link w:val="31"/>
    <w:uiPriority w:val="9"/>
    <w:unhideWhenUsed/>
    <w:qFormat/>
    <w:pPr>
      <w:keepNext/>
      <w:keepLines/>
      <w:numPr>
        <w:ilvl w:val="2"/>
        <w:numId w:val="1"/>
      </w:numPr>
      <w:topLinePunct/>
      <w:adjustRightInd w:val="0"/>
      <w:snapToGrid w:val="0"/>
      <w:spacing w:beforeLines="50" w:before="50" w:afterLines="50" w:after="50" w:line="360" w:lineRule="auto"/>
      <w:jc w:val="both"/>
      <w:outlineLvl w:val="2"/>
    </w:pPr>
    <w:rPr>
      <w:rFonts w:cs="等线"/>
      <w:b/>
      <w:bCs/>
      <w:kern w:val="2"/>
      <w:sz w:val="24"/>
      <w:szCs w:val="24"/>
    </w:rPr>
  </w:style>
  <w:style w:type="paragraph" w:styleId="40">
    <w:name w:val="heading 4"/>
    <w:next w:val="a"/>
    <w:link w:val="41"/>
    <w:uiPriority w:val="9"/>
    <w:unhideWhenUsed/>
    <w:qFormat/>
    <w:pPr>
      <w:keepNext/>
      <w:keepLines/>
      <w:numPr>
        <w:ilvl w:val="3"/>
        <w:numId w:val="1"/>
      </w:numPr>
      <w:topLinePunct/>
      <w:adjustRightInd w:val="0"/>
      <w:snapToGrid w:val="0"/>
      <w:spacing w:line="360" w:lineRule="auto"/>
      <w:jc w:val="both"/>
      <w:outlineLvl w:val="3"/>
    </w:pPr>
    <w:rPr>
      <w:rFonts w:cs="等线"/>
      <w:bCs/>
      <w:kern w:val="2"/>
      <w:sz w:val="24"/>
      <w:szCs w:val="24"/>
    </w:rPr>
  </w:style>
  <w:style w:type="paragraph" w:styleId="5">
    <w:name w:val="heading 5"/>
    <w:next w:val="a"/>
    <w:link w:val="51"/>
    <w:uiPriority w:val="9"/>
    <w:unhideWhenUsed/>
    <w:qFormat/>
    <w:pPr>
      <w:keepNext/>
      <w:keepLines/>
      <w:numPr>
        <w:ilvl w:val="4"/>
        <w:numId w:val="1"/>
      </w:numPr>
      <w:topLinePunct/>
      <w:adjustRightInd w:val="0"/>
      <w:snapToGrid w:val="0"/>
      <w:spacing w:line="360" w:lineRule="auto"/>
      <w:jc w:val="both"/>
      <w:outlineLvl w:val="4"/>
    </w:pPr>
    <w:rPr>
      <w:rFonts w:cs="等线"/>
      <w:bCs/>
      <w:kern w:val="2"/>
      <w:sz w:val="24"/>
      <w:szCs w:val="24"/>
    </w:rPr>
  </w:style>
  <w:style w:type="paragraph" w:styleId="6">
    <w:name w:val="heading 6"/>
    <w:basedOn w:val="a"/>
    <w:next w:val="a"/>
    <w:link w:val="60"/>
    <w:uiPriority w:val="9"/>
    <w:qFormat/>
    <w:pPr>
      <w:keepNext/>
      <w:keepLines/>
      <w:numPr>
        <w:ilvl w:val="5"/>
        <w:numId w:val="1"/>
      </w:numPr>
      <w:outlineLvl w:val="5"/>
    </w:pPr>
    <w:rPr>
      <w:rFonts w:cstheme="majorBidi"/>
      <w:bCs/>
    </w:rPr>
  </w:style>
  <w:style w:type="paragraph" w:styleId="7">
    <w:name w:val="heading 7"/>
    <w:basedOn w:val="a"/>
    <w:next w:val="a"/>
    <w:link w:val="70"/>
    <w:uiPriority w:val="9"/>
    <w:qFormat/>
    <w:pPr>
      <w:keepNext/>
      <w:keepLines/>
      <w:numPr>
        <w:ilvl w:val="6"/>
        <w:numId w:val="1"/>
      </w:numPr>
      <w:outlineLvl w:val="6"/>
    </w:pPr>
    <w:rPr>
      <w:bCs/>
    </w:rPr>
  </w:style>
  <w:style w:type="paragraph" w:styleId="8">
    <w:name w:val="heading 8"/>
    <w:next w:val="a"/>
    <w:link w:val="80"/>
    <w:uiPriority w:val="9"/>
    <w:qFormat/>
    <w:pPr>
      <w:keepNext/>
      <w:keepLines/>
      <w:numPr>
        <w:ilvl w:val="7"/>
        <w:numId w:val="2"/>
      </w:numPr>
      <w:topLinePunct/>
      <w:adjustRightInd w:val="0"/>
      <w:snapToGrid w:val="0"/>
      <w:spacing w:line="360" w:lineRule="auto"/>
      <w:ind w:leftChars="0" w:left="0" w:firstLineChars="0" w:firstLine="0"/>
      <w:jc w:val="both"/>
      <w:outlineLvl w:val="7"/>
    </w:pPr>
    <w:rPr>
      <w:rFonts w:cstheme="majorBidi"/>
      <w:kern w:val="2"/>
      <w:sz w:val="24"/>
      <w:szCs w:val="24"/>
    </w:rPr>
  </w:style>
  <w:style w:type="paragraph" w:styleId="9">
    <w:name w:val="heading 9"/>
    <w:basedOn w:val="a"/>
    <w:next w:val="a"/>
    <w:link w:val="90"/>
    <w:uiPriority w:val="9"/>
    <w:qFormat/>
    <w:pPr>
      <w:keepNext/>
      <w:keepLines/>
      <w:numPr>
        <w:ilvl w:val="8"/>
        <w:numId w:val="1"/>
      </w:numPr>
      <w:outlineLvl w:val="8"/>
    </w:pPr>
    <w:rPr>
      <w:rFonts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1">
    <w:name w:val="List Number 2"/>
    <w:basedOn w:val="a"/>
    <w:uiPriority w:val="99"/>
    <w:semiHidden/>
    <w:unhideWhenUsed/>
    <w:qFormat/>
    <w:pPr>
      <w:tabs>
        <w:tab w:val="left" w:pos="780"/>
      </w:tabs>
      <w:spacing w:line="240" w:lineRule="auto"/>
      <w:ind w:leftChars="200" w:left="780" w:hangingChars="200" w:hanging="360"/>
      <w:contextualSpacing/>
    </w:pPr>
    <w:rPr>
      <w:rFonts w:asciiTheme="minorHAnsi" w:hAnsiTheme="minorHAnsi"/>
      <w:sz w:val="21"/>
      <w:szCs w:val="22"/>
    </w:rPr>
  </w:style>
  <w:style w:type="paragraph" w:styleId="a3">
    <w:name w:val="List Number"/>
    <w:basedOn w:val="a"/>
    <w:uiPriority w:val="99"/>
    <w:semiHidden/>
    <w:unhideWhenUsed/>
    <w:pPr>
      <w:tabs>
        <w:tab w:val="left" w:pos="360"/>
      </w:tabs>
      <w:spacing w:line="240" w:lineRule="auto"/>
      <w:ind w:left="360" w:hangingChars="200" w:hanging="360"/>
      <w:contextualSpacing/>
    </w:pPr>
    <w:rPr>
      <w:rFonts w:asciiTheme="minorHAnsi" w:hAnsiTheme="minorHAnsi"/>
      <w:sz w:val="21"/>
      <w:szCs w:val="22"/>
    </w:rPr>
  </w:style>
  <w:style w:type="paragraph" w:styleId="a4">
    <w:name w:val="Normal Indent"/>
    <w:qFormat/>
    <w:pPr>
      <w:tabs>
        <w:tab w:val="left" w:pos="480"/>
        <w:tab w:val="left" w:pos="960"/>
      </w:tabs>
      <w:topLinePunct/>
      <w:adjustRightInd w:val="0"/>
      <w:snapToGrid w:val="0"/>
      <w:spacing w:line="360" w:lineRule="auto"/>
      <w:ind w:firstLineChars="200" w:firstLine="200"/>
      <w:jc w:val="both"/>
    </w:pPr>
    <w:rPr>
      <w:rFonts w:cs="Times New Roman"/>
      <w:kern w:val="2"/>
      <w:sz w:val="24"/>
    </w:rPr>
  </w:style>
  <w:style w:type="paragraph" w:styleId="a5">
    <w:name w:val="Document Map"/>
    <w:link w:val="a6"/>
    <w:unhideWhenUsed/>
    <w:qFormat/>
    <w:pPr>
      <w:topLinePunct/>
      <w:adjustRightInd w:val="0"/>
      <w:snapToGrid w:val="0"/>
      <w:spacing w:line="360" w:lineRule="auto"/>
      <w:jc w:val="both"/>
    </w:pPr>
    <w:rPr>
      <w:rFonts w:eastAsia="等线 Light"/>
      <w:kern w:val="2"/>
      <w:sz w:val="18"/>
      <w:szCs w:val="18"/>
    </w:rPr>
  </w:style>
  <w:style w:type="paragraph" w:styleId="3">
    <w:name w:val="List Number 3"/>
    <w:basedOn w:val="a"/>
    <w:uiPriority w:val="99"/>
    <w:semiHidden/>
    <w:unhideWhenUsed/>
    <w:qFormat/>
    <w:pPr>
      <w:numPr>
        <w:numId w:val="3"/>
      </w:numPr>
      <w:contextualSpacing/>
    </w:pPr>
  </w:style>
  <w:style w:type="paragraph" w:styleId="TOC5">
    <w:name w:val="toc 5"/>
    <w:basedOn w:val="a"/>
    <w:next w:val="a"/>
    <w:uiPriority w:val="39"/>
    <w:unhideWhenUsed/>
    <w:pPr>
      <w:spacing w:line="240" w:lineRule="auto"/>
      <w:ind w:leftChars="800" w:left="1680"/>
    </w:pPr>
    <w:rPr>
      <w:rFonts w:asciiTheme="minorHAnsi" w:hAnsiTheme="minorHAnsi"/>
      <w:sz w:val="21"/>
      <w:szCs w:val="22"/>
    </w:rPr>
  </w:style>
  <w:style w:type="paragraph" w:styleId="TOC3">
    <w:name w:val="toc 3"/>
    <w:next w:val="a"/>
    <w:uiPriority w:val="39"/>
    <w:unhideWhenUsed/>
    <w:pPr>
      <w:topLinePunct/>
      <w:adjustRightInd w:val="0"/>
      <w:snapToGrid w:val="0"/>
      <w:spacing w:line="360" w:lineRule="auto"/>
      <w:ind w:leftChars="400" w:left="400"/>
    </w:pPr>
    <w:rPr>
      <w:rFonts w:cs="等线"/>
      <w:kern w:val="2"/>
      <w:sz w:val="24"/>
      <w:szCs w:val="24"/>
    </w:rPr>
  </w:style>
  <w:style w:type="paragraph" w:styleId="4">
    <w:name w:val="List Number 4"/>
    <w:basedOn w:val="a"/>
    <w:uiPriority w:val="99"/>
    <w:semiHidden/>
    <w:unhideWhenUsed/>
    <w:pPr>
      <w:numPr>
        <w:numId w:val="4"/>
      </w:numPr>
      <w:contextualSpacing/>
    </w:pPr>
  </w:style>
  <w:style w:type="paragraph" w:styleId="a7">
    <w:name w:val="Date"/>
    <w:basedOn w:val="a"/>
    <w:next w:val="a"/>
    <w:link w:val="a8"/>
    <w:semiHidden/>
    <w:unhideWhenUsed/>
    <w:qFormat/>
    <w:pPr>
      <w:jc w:val="right"/>
    </w:pPr>
  </w:style>
  <w:style w:type="paragraph" w:styleId="a9">
    <w:name w:val="footer"/>
    <w:link w:val="aa"/>
    <w:uiPriority w:val="99"/>
    <w:unhideWhenUsed/>
    <w:qFormat/>
    <w:pPr>
      <w:topLinePunct/>
      <w:adjustRightInd w:val="0"/>
      <w:snapToGrid w:val="0"/>
      <w:jc w:val="right"/>
    </w:pPr>
    <w:rPr>
      <w:rFonts w:ascii="Times New Roman" w:eastAsia="宋体" w:hAnsi="Times New Roman" w:cs="宋体"/>
      <w:i/>
      <w:kern w:val="2"/>
      <w:sz w:val="21"/>
      <w:szCs w:val="21"/>
    </w:rPr>
  </w:style>
  <w:style w:type="paragraph" w:styleId="ab">
    <w:name w:val="header"/>
    <w:link w:val="ac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topLinePunct/>
      <w:adjustRightInd w:val="0"/>
      <w:snapToGrid w:val="0"/>
      <w:jc w:val="right"/>
    </w:pPr>
    <w:rPr>
      <w:rFonts w:cs="等线"/>
      <w:sz w:val="18"/>
      <w:szCs w:val="18"/>
    </w:rPr>
  </w:style>
  <w:style w:type="paragraph" w:styleId="TOC1">
    <w:name w:val="toc 1"/>
    <w:next w:val="a"/>
    <w:uiPriority w:val="39"/>
    <w:unhideWhenUsed/>
    <w:qFormat/>
    <w:pPr>
      <w:topLinePunct/>
      <w:adjustRightInd w:val="0"/>
      <w:snapToGrid w:val="0"/>
      <w:spacing w:line="360" w:lineRule="auto"/>
    </w:pPr>
    <w:rPr>
      <w:rFonts w:cs="等线"/>
      <w:b/>
      <w:kern w:val="2"/>
      <w:sz w:val="24"/>
      <w:szCs w:val="24"/>
    </w:rPr>
  </w:style>
  <w:style w:type="paragraph" w:styleId="TOC4">
    <w:name w:val="toc 4"/>
    <w:basedOn w:val="a"/>
    <w:next w:val="a"/>
    <w:uiPriority w:val="39"/>
    <w:unhideWhenUsed/>
    <w:qFormat/>
    <w:pPr>
      <w:spacing w:line="240" w:lineRule="auto"/>
      <w:ind w:leftChars="600" w:left="1260"/>
    </w:pPr>
    <w:rPr>
      <w:sz w:val="21"/>
      <w:szCs w:val="21"/>
    </w:rPr>
  </w:style>
  <w:style w:type="paragraph" w:styleId="50">
    <w:name w:val="List Number 5"/>
    <w:basedOn w:val="a"/>
    <w:uiPriority w:val="99"/>
    <w:semiHidden/>
    <w:unhideWhenUsed/>
    <w:pPr>
      <w:numPr>
        <w:numId w:val="5"/>
      </w:numPr>
      <w:contextualSpacing/>
    </w:pPr>
  </w:style>
  <w:style w:type="paragraph" w:styleId="TOC2">
    <w:name w:val="toc 2"/>
    <w:next w:val="a"/>
    <w:uiPriority w:val="39"/>
    <w:unhideWhenUsed/>
    <w:pPr>
      <w:topLinePunct/>
      <w:adjustRightInd w:val="0"/>
      <w:snapToGrid w:val="0"/>
      <w:spacing w:line="360" w:lineRule="auto"/>
      <w:ind w:leftChars="200" w:left="200"/>
    </w:pPr>
    <w:rPr>
      <w:rFonts w:cs="等线"/>
      <w:kern w:val="2"/>
      <w:sz w:val="24"/>
      <w:szCs w:val="24"/>
    </w:rPr>
  </w:style>
  <w:style w:type="paragraph" w:styleId="HTML">
    <w:name w:val="HTML Preformatted"/>
    <w:basedOn w:val="a"/>
    <w:link w:val="HTML0"/>
    <w:uiPriority w:val="99"/>
    <w:semiHidden/>
    <w:unhideWhenUsed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eastAsia="宋体" w:hAnsi="宋体" w:cs="宋体"/>
      <w:kern w:val="0"/>
    </w:rPr>
  </w:style>
  <w:style w:type="table" w:styleId="ad">
    <w:name w:val="Table Grid"/>
    <w:basedOn w:val="a1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e">
    <w:name w:val="page number"/>
    <w:basedOn w:val="a0"/>
  </w:style>
  <w:style w:type="character" w:styleId="af">
    <w:name w:val="FollowedHyperlink"/>
    <w:basedOn w:val="a0"/>
    <w:uiPriority w:val="99"/>
    <w:semiHidden/>
    <w:unhideWhenUsed/>
    <w:rPr>
      <w:color w:val="800080" w:themeColor="followedHyperlink"/>
      <w:u w:val="single"/>
    </w:rPr>
  </w:style>
  <w:style w:type="character" w:styleId="af0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10">
    <w:name w:val="标题 1 字符"/>
    <w:basedOn w:val="a0"/>
    <w:link w:val="1"/>
    <w:uiPriority w:val="9"/>
    <w:rPr>
      <w:rFonts w:cs="等线"/>
      <w:b/>
      <w:bCs/>
      <w:kern w:val="44"/>
      <w:sz w:val="30"/>
      <w:szCs w:val="30"/>
    </w:rPr>
  </w:style>
  <w:style w:type="character" w:customStyle="1" w:styleId="20">
    <w:name w:val="标题 2 字符"/>
    <w:basedOn w:val="a0"/>
    <w:link w:val="2"/>
    <w:uiPriority w:val="9"/>
    <w:rPr>
      <w:rFonts w:cs="等线"/>
      <w:b/>
      <w:bCs/>
      <w:sz w:val="28"/>
      <w:szCs w:val="28"/>
    </w:rPr>
  </w:style>
  <w:style w:type="character" w:customStyle="1" w:styleId="31">
    <w:name w:val="标题 3 字符"/>
    <w:basedOn w:val="a0"/>
    <w:link w:val="30"/>
    <w:uiPriority w:val="9"/>
    <w:rPr>
      <w:rFonts w:cs="等线"/>
      <w:b/>
      <w:bCs/>
    </w:rPr>
  </w:style>
  <w:style w:type="character" w:customStyle="1" w:styleId="41">
    <w:name w:val="标题 4 字符"/>
    <w:basedOn w:val="a0"/>
    <w:link w:val="40"/>
    <w:uiPriority w:val="9"/>
    <w:qFormat/>
    <w:rPr>
      <w:rFonts w:cs="等线"/>
      <w:bCs/>
    </w:rPr>
  </w:style>
  <w:style w:type="character" w:customStyle="1" w:styleId="51">
    <w:name w:val="标题 5 字符"/>
    <w:basedOn w:val="a0"/>
    <w:link w:val="5"/>
    <w:uiPriority w:val="9"/>
    <w:qFormat/>
    <w:rPr>
      <w:rFonts w:cs="等线"/>
      <w:bCs/>
    </w:rPr>
  </w:style>
  <w:style w:type="character" w:customStyle="1" w:styleId="60">
    <w:name w:val="标题 6 字符"/>
    <w:basedOn w:val="a0"/>
    <w:link w:val="6"/>
    <w:uiPriority w:val="9"/>
    <w:qFormat/>
    <w:rPr>
      <w:rFonts w:cstheme="majorBidi"/>
      <w:bCs/>
    </w:rPr>
  </w:style>
  <w:style w:type="character" w:customStyle="1" w:styleId="70">
    <w:name w:val="标题 7 字符"/>
    <w:basedOn w:val="a0"/>
    <w:link w:val="7"/>
    <w:uiPriority w:val="9"/>
    <w:qFormat/>
    <w:rPr>
      <w:bCs/>
    </w:rPr>
  </w:style>
  <w:style w:type="character" w:customStyle="1" w:styleId="80">
    <w:name w:val="标题 8 字符"/>
    <w:basedOn w:val="a0"/>
    <w:link w:val="8"/>
    <w:uiPriority w:val="9"/>
    <w:qFormat/>
    <w:rPr>
      <w:rFonts w:cstheme="majorBidi"/>
    </w:rPr>
  </w:style>
  <w:style w:type="character" w:customStyle="1" w:styleId="90">
    <w:name w:val="标题 9 字符"/>
    <w:basedOn w:val="a0"/>
    <w:link w:val="9"/>
    <w:uiPriority w:val="9"/>
    <w:qFormat/>
    <w:rPr>
      <w:rFonts w:cstheme="majorBidi"/>
      <w:szCs w:val="21"/>
    </w:rPr>
  </w:style>
  <w:style w:type="character" w:customStyle="1" w:styleId="ac">
    <w:name w:val="页眉 字符"/>
    <w:basedOn w:val="a0"/>
    <w:link w:val="ab"/>
    <w:uiPriority w:val="99"/>
    <w:qFormat/>
    <w:rPr>
      <w:rFonts w:cs="等线"/>
      <w:kern w:val="0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宋体"/>
      <w:i/>
      <w:sz w:val="21"/>
      <w:szCs w:val="21"/>
    </w:rPr>
  </w:style>
  <w:style w:type="character" w:customStyle="1" w:styleId="a6">
    <w:name w:val="文档结构图 字符"/>
    <w:basedOn w:val="a0"/>
    <w:link w:val="a5"/>
    <w:qFormat/>
    <w:rPr>
      <w:rFonts w:eastAsia="等线 Light"/>
      <w:sz w:val="18"/>
      <w:szCs w:val="18"/>
    </w:rPr>
  </w:style>
  <w:style w:type="character" w:customStyle="1" w:styleId="HTML0">
    <w:name w:val="HTML 预设格式 字符"/>
    <w:basedOn w:val="a0"/>
    <w:link w:val="HTML"/>
    <w:uiPriority w:val="99"/>
    <w:semiHidden/>
    <w:qFormat/>
    <w:rPr>
      <w:rFonts w:ascii="宋体" w:eastAsia="宋体" w:hAnsi="宋体" w:cs="宋体"/>
      <w:kern w:val="0"/>
      <w:sz w:val="24"/>
      <w:szCs w:val="24"/>
    </w:rPr>
  </w:style>
  <w:style w:type="paragraph" w:customStyle="1" w:styleId="TOC10">
    <w:name w:val="TOC 标题1"/>
    <w:next w:val="a"/>
    <w:uiPriority w:val="39"/>
    <w:unhideWhenUsed/>
    <w:qFormat/>
    <w:pPr>
      <w:topLinePunct/>
      <w:adjustRightInd w:val="0"/>
      <w:snapToGrid w:val="0"/>
      <w:spacing w:afterLines="100" w:after="100" w:line="360" w:lineRule="auto"/>
      <w:jc w:val="center"/>
    </w:pPr>
    <w:rPr>
      <w:rFonts w:cs="Hiragino Sans GB W3"/>
      <w:b/>
      <w:bCs/>
      <w:sz w:val="32"/>
      <w:szCs w:val="32"/>
    </w:rPr>
  </w:style>
  <w:style w:type="character" w:customStyle="1" w:styleId="a8">
    <w:name w:val="日期 字符"/>
    <w:basedOn w:val="a0"/>
    <w:link w:val="a7"/>
    <w:semiHidden/>
    <w:qFormat/>
  </w:style>
  <w:style w:type="character" w:styleId="af1">
    <w:name w:val="Placeholder Text"/>
    <w:basedOn w:val="a0"/>
    <w:uiPriority w:val="99"/>
    <w:semiHidden/>
    <w:qFormat/>
    <w:rPr>
      <w:color w:val="808080"/>
    </w:rPr>
  </w:style>
  <w:style w:type="table" w:customStyle="1" w:styleId="G-">
    <w:name w:val="G-表格样式"/>
    <w:basedOn w:val="ad"/>
    <w:uiPriority w:val="99"/>
    <w:qFormat/>
    <w:pPr>
      <w:jc w:val="center"/>
    </w:p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85" w:type="dxa"/>
        <w:right w:w="85" w:type="dxa"/>
      </w:tblCellMar>
    </w:tblPr>
    <w:trPr>
      <w:jc w:val="center"/>
    </w:trPr>
    <w:tcPr>
      <w:shd w:val="clear" w:color="auto" w:fill="auto"/>
      <w:vAlign w:val="center"/>
    </w:tcPr>
    <w:tblStylePr w:type="firstRow">
      <w:rPr>
        <w:rFonts w:ascii="Univers Condensed Light" w:eastAsia="等线" w:hAnsi="Univers Condensed Light"/>
        <w:sz w:val="21"/>
      </w:rPr>
      <w:tblPr/>
      <w:tcPr>
        <w:shd w:val="clear" w:color="auto" w:fill="D9D9D9" w:themeFill="background1" w:themeFillShade="D9"/>
      </w:tcPr>
    </w:tblStylePr>
  </w:style>
  <w:style w:type="paragraph" w:customStyle="1" w:styleId="D-05">
    <w:name w:val="D-0/5"/>
    <w:qFormat/>
    <w:pPr>
      <w:tabs>
        <w:tab w:val="left" w:pos="480"/>
        <w:tab w:val="left" w:pos="960"/>
      </w:tabs>
      <w:topLinePunct/>
      <w:adjustRightInd w:val="0"/>
      <w:snapToGrid w:val="0"/>
      <w:spacing w:line="360" w:lineRule="auto"/>
      <w:jc w:val="both"/>
    </w:pPr>
    <w:rPr>
      <w:kern w:val="2"/>
      <w:sz w:val="21"/>
      <w:szCs w:val="21"/>
    </w:rPr>
  </w:style>
  <w:style w:type="paragraph" w:customStyle="1" w:styleId="E-5">
    <w:name w:val="E-中/5/粗"/>
    <w:qFormat/>
    <w:pPr>
      <w:tabs>
        <w:tab w:val="left" w:pos="480"/>
        <w:tab w:val="left" w:pos="960"/>
      </w:tabs>
      <w:topLinePunct/>
      <w:adjustRightInd w:val="0"/>
      <w:snapToGrid w:val="0"/>
      <w:spacing w:line="360" w:lineRule="auto"/>
      <w:jc w:val="center"/>
    </w:pPr>
    <w:rPr>
      <w:rFonts w:cs="Times New Roman"/>
      <w:b/>
      <w:kern w:val="2"/>
      <w:sz w:val="21"/>
      <w:szCs w:val="24"/>
    </w:rPr>
  </w:style>
  <w:style w:type="paragraph" w:customStyle="1" w:styleId="F-">
    <w:name w:val="F-表格"/>
    <w:qFormat/>
    <w:pPr>
      <w:topLinePunct/>
      <w:adjustRightInd w:val="0"/>
      <w:snapToGrid w:val="0"/>
      <w:jc w:val="center"/>
    </w:pPr>
    <w:rPr>
      <w:kern w:val="2"/>
      <w:sz w:val="21"/>
      <w:szCs w:val="21"/>
    </w:rPr>
  </w:style>
  <w:style w:type="paragraph" w:customStyle="1" w:styleId="C-">
    <w:name w:val="C-重点标注"/>
    <w:link w:val="C-0"/>
    <w:qFormat/>
    <w:pPr>
      <w:tabs>
        <w:tab w:val="left" w:pos="480"/>
        <w:tab w:val="left" w:pos="960"/>
      </w:tabs>
      <w:topLinePunct/>
      <w:adjustRightInd w:val="0"/>
      <w:snapToGrid w:val="0"/>
      <w:spacing w:line="360" w:lineRule="auto"/>
      <w:jc w:val="both"/>
    </w:pPr>
    <w:rPr>
      <w:b/>
      <w:kern w:val="2"/>
      <w:sz w:val="24"/>
      <w:szCs w:val="24"/>
      <w:shd w:val="pct10" w:color="auto" w:fill="FFFFFF"/>
    </w:rPr>
  </w:style>
  <w:style w:type="character" w:customStyle="1" w:styleId="C-0">
    <w:name w:val="C-重点标注 字符"/>
    <w:basedOn w:val="a0"/>
    <w:link w:val="C-"/>
    <w:qFormat/>
    <w:rPr>
      <w:b/>
    </w:rPr>
  </w:style>
  <w:style w:type="paragraph" w:customStyle="1" w:styleId="P-">
    <w:name w:val="P-封面主标题"/>
    <w:link w:val="P-0"/>
    <w:qFormat/>
    <w:pPr>
      <w:topLinePunct/>
      <w:adjustRightInd w:val="0"/>
      <w:snapToGrid w:val="0"/>
      <w:jc w:val="center"/>
    </w:pPr>
    <w:rPr>
      <w:rFonts w:ascii="方正粗宋_GBK" w:eastAsia="造字工房尚雅（非商用）常规体" w:hAnsi="方正粗宋_GBK" w:cs="方正粗宋_GBK"/>
      <w:kern w:val="2"/>
      <w:sz w:val="72"/>
      <w:szCs w:val="72"/>
    </w:rPr>
  </w:style>
  <w:style w:type="character" w:customStyle="1" w:styleId="P-0">
    <w:name w:val="P-封面主标题 字符"/>
    <w:basedOn w:val="a0"/>
    <w:link w:val="P-"/>
    <w:qFormat/>
    <w:rPr>
      <w:rFonts w:ascii="方正粗宋_GBK" w:eastAsia="造字工房尚雅（非商用）常规体" w:hAnsi="方正粗宋_GBK" w:cs="方正粗宋_GBK"/>
      <w:sz w:val="72"/>
      <w:szCs w:val="72"/>
    </w:rPr>
  </w:style>
  <w:style w:type="paragraph" w:customStyle="1" w:styleId="Q-">
    <w:name w:val="Q-封面副标题"/>
    <w:link w:val="Q-0"/>
    <w:qFormat/>
    <w:pPr>
      <w:topLinePunct/>
      <w:adjustRightInd w:val="0"/>
      <w:snapToGrid w:val="0"/>
      <w:jc w:val="distribute"/>
    </w:pPr>
    <w:rPr>
      <w:rFonts w:cs="等线"/>
      <w:b/>
      <w:kern w:val="2"/>
      <w:sz w:val="48"/>
      <w:szCs w:val="48"/>
    </w:rPr>
  </w:style>
  <w:style w:type="character" w:customStyle="1" w:styleId="Q-0">
    <w:name w:val="Q-封面副标题 字符"/>
    <w:basedOn w:val="a0"/>
    <w:link w:val="Q-"/>
    <w:qFormat/>
    <w:rPr>
      <w:rFonts w:cs="等线"/>
      <w:b/>
      <w:sz w:val="48"/>
      <w:szCs w:val="48"/>
    </w:rPr>
  </w:style>
  <w:style w:type="paragraph" w:customStyle="1" w:styleId="G-0">
    <w:name w:val="G-底注"/>
    <w:link w:val="G-1"/>
    <w:qFormat/>
    <w:pPr>
      <w:tabs>
        <w:tab w:val="left" w:pos="480"/>
        <w:tab w:val="left" w:pos="960"/>
      </w:tabs>
      <w:topLinePunct/>
      <w:adjustRightInd w:val="0"/>
      <w:snapToGrid w:val="0"/>
      <w:spacing w:line="360" w:lineRule="auto"/>
      <w:jc w:val="both"/>
    </w:pPr>
    <w:rPr>
      <w:rFonts w:cs="等线"/>
      <w:kern w:val="2"/>
      <w:sz w:val="18"/>
      <w:szCs w:val="18"/>
    </w:rPr>
  </w:style>
  <w:style w:type="character" w:customStyle="1" w:styleId="G-1">
    <w:name w:val="G-底注 字符"/>
    <w:basedOn w:val="a0"/>
    <w:link w:val="G-0"/>
    <w:qFormat/>
    <w:rPr>
      <w:rFonts w:cs="等线"/>
      <w:sz w:val="18"/>
      <w:szCs w:val="18"/>
    </w:rPr>
  </w:style>
  <w:style w:type="character" w:customStyle="1" w:styleId="22">
    <w:name w:val="正文文本 2 字符"/>
    <w:basedOn w:val="a0"/>
    <w:uiPriority w:val="99"/>
    <w:semiHidden/>
    <w:qFormat/>
    <w:rPr>
      <w:rFonts w:ascii="等线" w:eastAsia="等线" w:hAnsi="等线" w:cs="等线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Desktop\02%20&#26631;&#20934;&#27169;&#26495;.dot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BD23D6-46D1-4953-82B3-03DD99E215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 标准模板</Template>
  <TotalTime>16</TotalTime>
  <Pages>1</Pages>
  <Words>33</Words>
  <Characters>192</Characters>
  <Application>Microsoft Office Word</Application>
  <DocSecurity>0</DocSecurity>
  <Lines>1</Lines>
  <Paragraphs>1</Paragraphs>
  <ScaleCrop>false</ScaleCrop>
  <Company>china</Company>
  <LinksUpToDate>false</LinksUpToDate>
  <CharactersWithSpaces>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User</cp:lastModifiedBy>
  <cp:revision>5</cp:revision>
  <cp:lastPrinted>2023-06-10T07:53:00Z</cp:lastPrinted>
  <dcterms:created xsi:type="dcterms:W3CDTF">2022-04-20T00:37:00Z</dcterms:created>
  <dcterms:modified xsi:type="dcterms:W3CDTF">2023-06-13T09:49:00Z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A94B6185DB2B4E1CA43CA519858CB1EF</vt:lpwstr>
  </property>
</Properties>
</file>